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3A5E" w14:textId="6CF51D33" w:rsidR="0016051B" w:rsidRDefault="0016051B" w:rsidP="00302DAA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A33A0">
        <w:rPr>
          <w:rFonts w:cs="Arial" w:hint="eastAsia"/>
          <w:noProof w:val="0"/>
          <w:sz w:val="24"/>
          <w:szCs w:val="24"/>
          <w:lang w:eastAsia="zh-CN"/>
        </w:rPr>
        <w:t>7</w:t>
      </w:r>
      <w:r w:rsidR="00E444AC">
        <w:rPr>
          <w:rFonts w:cs="Arial" w:hint="eastAsia"/>
          <w:noProof w:val="0"/>
          <w:sz w:val="24"/>
          <w:szCs w:val="24"/>
          <w:lang w:eastAsia="zh-CN"/>
        </w:rPr>
        <w:t>bis</w:t>
      </w:r>
      <w:r w:rsidR="005C0B02">
        <w:rPr>
          <w:rFonts w:cs="Arial" w:hint="eastAsia"/>
          <w:noProof w:val="0"/>
          <w:sz w:val="24"/>
          <w:szCs w:val="24"/>
          <w:lang w:eastAsia="zh-CN"/>
        </w:rPr>
        <w:t>-e</w:t>
      </w:r>
      <w:r w:rsidR="00100A9C">
        <w:rPr>
          <w:rFonts w:cs="Arial" w:hint="eastAsia"/>
          <w:bCs/>
          <w:noProof w:val="0"/>
          <w:sz w:val="24"/>
          <w:lang w:eastAsia="zh-CN"/>
        </w:rPr>
        <w:t xml:space="preserve">                             </w:t>
      </w:r>
      <w:r w:rsidR="00E444AC">
        <w:rPr>
          <w:rFonts w:cs="Arial" w:hint="eastAsia"/>
          <w:bCs/>
          <w:noProof w:val="0"/>
          <w:sz w:val="24"/>
          <w:lang w:eastAsia="zh-CN"/>
        </w:rPr>
        <w:t xml:space="preserve">                         </w:t>
      </w:r>
      <w:r w:rsidRPr="00BE6725">
        <w:rPr>
          <w:rFonts w:cs="Arial"/>
          <w:bCs/>
          <w:i/>
          <w:noProof w:val="0"/>
          <w:sz w:val="28"/>
          <w:lang w:eastAsia="ja-JP"/>
        </w:rPr>
        <w:t>R3-</w:t>
      </w:r>
      <w:r w:rsidR="005012F2" w:rsidRPr="00BE6725">
        <w:rPr>
          <w:rFonts w:cs="Arial" w:hint="eastAsia"/>
          <w:bCs/>
          <w:i/>
          <w:noProof w:val="0"/>
          <w:sz w:val="28"/>
          <w:lang w:eastAsia="zh-CN"/>
        </w:rPr>
        <w:t>20</w:t>
      </w:r>
      <w:r w:rsidR="00EE3B14" w:rsidRPr="00BE6725">
        <w:rPr>
          <w:rFonts w:cs="Arial" w:hint="eastAsia"/>
          <w:bCs/>
          <w:i/>
          <w:noProof w:val="0"/>
          <w:sz w:val="28"/>
          <w:lang w:eastAsia="zh-CN"/>
        </w:rPr>
        <w:t>1</w:t>
      </w:r>
      <w:r w:rsidR="00CB1152" w:rsidRPr="00BE6725">
        <w:rPr>
          <w:rFonts w:cs="Arial" w:hint="eastAsia"/>
          <w:bCs/>
          <w:i/>
          <w:noProof w:val="0"/>
          <w:sz w:val="28"/>
          <w:lang w:eastAsia="zh-CN"/>
        </w:rPr>
        <w:t>564</w:t>
      </w:r>
    </w:p>
    <w:p w14:paraId="4F7EA4E8" w14:textId="44715F3C" w:rsidR="005C0B02" w:rsidRPr="00E444AC" w:rsidRDefault="00E444AC" w:rsidP="005C0B02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 w:rsidRPr="00E444AC">
        <w:rPr>
          <w:rFonts w:cs="Arial" w:hint="eastAsia"/>
          <w:color w:val="000000"/>
          <w:sz w:val="24"/>
          <w:szCs w:val="24"/>
          <w:lang w:eastAsia="zh-CN"/>
        </w:rPr>
        <w:t xml:space="preserve">20 </w:t>
      </w:r>
      <w:r w:rsidRPr="00E444AC">
        <w:rPr>
          <w:rFonts w:cs="Arial"/>
          <w:color w:val="000000"/>
          <w:sz w:val="24"/>
          <w:szCs w:val="24"/>
          <w:lang w:eastAsia="zh-CN"/>
        </w:rPr>
        <w:t>–</w:t>
      </w:r>
      <w:r w:rsidRPr="00E444AC">
        <w:rPr>
          <w:rFonts w:cs="Arial" w:hint="eastAsia"/>
          <w:color w:val="000000"/>
          <w:sz w:val="24"/>
          <w:szCs w:val="24"/>
          <w:lang w:eastAsia="zh-CN"/>
        </w:rPr>
        <w:t xml:space="preserve"> 30 April</w:t>
      </w:r>
      <w:r w:rsidRPr="00E444AC">
        <w:rPr>
          <w:rFonts w:eastAsia="Batang" w:cs="Arial"/>
          <w:color w:val="000000"/>
          <w:sz w:val="24"/>
          <w:szCs w:val="24"/>
        </w:rPr>
        <w:t xml:space="preserve"> 20</w:t>
      </w:r>
      <w:r w:rsidRPr="00E444AC">
        <w:rPr>
          <w:rFonts w:cs="Arial" w:hint="eastAsia"/>
          <w:color w:val="000000"/>
          <w:sz w:val="24"/>
          <w:szCs w:val="24"/>
          <w:lang w:eastAsia="zh-CN"/>
        </w:rPr>
        <w:t>20,</w:t>
      </w:r>
      <w:r w:rsidRPr="00E444AC">
        <w:rPr>
          <w:rFonts w:cs="Arial"/>
          <w:sz w:val="24"/>
          <w:szCs w:val="24"/>
          <w:lang w:val="en-US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4E6E6CAD" w:rsidR="001E41F3" w:rsidRPr="00410371" w:rsidRDefault="00501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0300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78EDA6C6" w:rsidR="001E41F3" w:rsidRPr="00410371" w:rsidRDefault="00CB11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0C18005E" w:rsidR="001E41F3" w:rsidRPr="00410371" w:rsidRDefault="006F4C38" w:rsidP="00CB11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6.</w:t>
            </w:r>
            <w:r w:rsidR="00CB11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2842E60C" w:rsidR="001E41F3" w:rsidRDefault="00DE7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Supporting of RACS in XnAP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56842C96" w:rsidR="001E41F3" w:rsidRDefault="00B236C0" w:rsidP="003B5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F3151">
              <w:rPr>
                <w:rFonts w:hint="eastAsia"/>
                <w:noProof/>
                <w:lang w:eastAsia="zh-CN"/>
              </w:rPr>
              <w:t xml:space="preserve">, Samsung, Huawei, Ericsson, </w:t>
            </w:r>
            <w:r w:rsidR="00795944">
              <w:rPr>
                <w:noProof/>
                <w:lang w:eastAsia="zh-CN"/>
              </w:rPr>
              <w:t>Qualcomm</w:t>
            </w:r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6F7AABA3" w:rsidR="001E41F3" w:rsidRDefault="00B2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2020-02-07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510C48F6" w:rsidR="00D5549A" w:rsidRDefault="00D5549A" w:rsidP="00AB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</w:t>
            </w:r>
            <w:r w:rsidR="00AB06F9"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</w:rPr>
              <w:t xml:space="preserve"> the UE Capability ID </w:t>
            </w:r>
            <w:r w:rsidR="00AB06F9">
              <w:rPr>
                <w:rFonts w:hint="eastAsia"/>
                <w:noProof/>
                <w:lang w:eastAsia="zh-CN"/>
              </w:rPr>
              <w:t xml:space="preserve">between NG-RAN nodes </w:t>
            </w:r>
            <w:r>
              <w:rPr>
                <w:noProof/>
              </w:rPr>
              <w:t xml:space="preserve">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</w:t>
            </w:r>
            <w:r w:rsidR="00AB06F9">
              <w:rPr>
                <w:rFonts w:hint="eastAsia"/>
                <w:noProof/>
                <w:lang w:eastAsia="zh-CN"/>
              </w:rPr>
              <w:t>, e.g. Handover, DC setup, etc.</w:t>
            </w:r>
            <w:r>
              <w:rPr>
                <w:noProof/>
              </w:rPr>
              <w:t>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58EDD52B" w:rsidR="00D5549A" w:rsidRDefault="00A61925" w:rsidP="00A61925">
            <w:pPr>
              <w:pStyle w:val="CRCoverPage"/>
              <w:ind w:left="51"/>
            </w:pPr>
            <w:r>
              <w:rPr>
                <w:rFonts w:hint="eastAsia"/>
                <w:lang w:eastAsia="zh-CN"/>
              </w:rPr>
              <w:t>I</w:t>
            </w:r>
            <w:r w:rsidR="00D5549A">
              <w:t>nclude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>he UE Capability I</w:t>
            </w:r>
            <w:r>
              <w:rPr>
                <w:rFonts w:hint="eastAsia"/>
                <w:lang w:eastAsia="zh-CN"/>
              </w:rPr>
              <w:t>D</w:t>
            </w:r>
            <w:r w:rsidR="00D5549A">
              <w:t xml:space="preserve"> in the HANDOVER REQUEST, RETRIEVE UE CONTEXT RESPONSE and S-NODE ADDITION REQUEST message</w:t>
            </w:r>
            <w:r>
              <w:rPr>
                <w:rFonts w:hint="eastAsia"/>
                <w:lang w:eastAsia="zh-CN"/>
              </w:rPr>
              <w:t>s</w:t>
            </w:r>
            <w:r w:rsidR="00D5549A">
              <w:t>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672EA853" w:rsidR="00D5549A" w:rsidRDefault="00D5549A" w:rsidP="00D55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RACS would not be supported</w:t>
            </w:r>
            <w:r w:rsidR="00F05CE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745EF96C" w:rsidR="001E41F3" w:rsidRDefault="00D5549A" w:rsidP="002C4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8.2.1.2, 8.2.4.2, 8.3.1.2, 9.1.1.1, 9.1.2.1, 9.2.1.13, 9.2.3.x (new), </w:t>
            </w:r>
            <w:r w:rsidR="002C439D">
              <w:rPr>
                <w:rFonts w:hint="eastAsia"/>
                <w:noProof/>
                <w:lang w:eastAsia="zh-CN"/>
              </w:rPr>
              <w:t>9.3.4, 9.3.5, 9.3.7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1A938" w14:textId="1C6E497D" w:rsidR="00D5549A" w:rsidRDefault="00145D43" w:rsidP="005A050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 xml:space="preserve">CR </w:t>
            </w:r>
            <w:r w:rsidR="005012F2">
              <w:rPr>
                <w:rFonts w:hint="eastAsia"/>
                <w:noProof/>
                <w:lang w:eastAsia="zh-CN"/>
              </w:rPr>
              <w:t>03</w:t>
            </w:r>
            <w:r w:rsidR="00BA73BB">
              <w:rPr>
                <w:rFonts w:hint="eastAsia"/>
                <w:noProof/>
                <w:lang w:eastAsia="zh-CN"/>
              </w:rPr>
              <w:t>47</w:t>
            </w:r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5F5B5E1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469A28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BA412" w14:textId="77777777" w:rsidR="008863B9" w:rsidRDefault="00A470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1. Update according to </w:t>
            </w:r>
            <w:r w:rsidRPr="00A470FC">
              <w:rPr>
                <w:noProof/>
                <w:lang w:eastAsia="zh-CN"/>
              </w:rPr>
              <w:t>CB # 2_Email002-RACS_common</w:t>
            </w:r>
            <w:r>
              <w:rPr>
                <w:rFonts w:hint="eastAsia"/>
                <w:noProof/>
                <w:lang w:eastAsia="zh-CN"/>
              </w:rPr>
              <w:t xml:space="preserve"> in RAN3#107e</w:t>
            </w:r>
          </w:p>
          <w:p w14:paraId="36B7D0E9" w14:textId="34D22420" w:rsidR="00A72C03" w:rsidRDefault="00A72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2. Rebased to v16.1.0.</w:t>
            </w:r>
          </w:p>
        </w:tc>
      </w:tr>
    </w:tbl>
    <w:p w14:paraId="46034360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E1AD" w14:textId="1447148C" w:rsidR="00E57FB2" w:rsidRPr="00CE63E2" w:rsidRDefault="00E57FB2" w:rsidP="00E57FB2">
      <w:pPr>
        <w:pStyle w:val="FirstChange"/>
      </w:pPr>
      <w:bookmarkStart w:id="3" w:name="_Toc367182965"/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>&lt;&lt;&lt;&lt;&lt;&lt;&lt;&lt;&lt;&lt; First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B118521" w14:textId="77777777" w:rsidR="00E50DB6" w:rsidRPr="00FD0425" w:rsidRDefault="00E50DB6" w:rsidP="00E50DB6">
      <w:pPr>
        <w:pStyle w:val="3"/>
      </w:pPr>
      <w:r w:rsidRPr="00FD0425">
        <w:t>8.2.1</w:t>
      </w:r>
      <w:r w:rsidRPr="00FD0425">
        <w:tab/>
        <w:t>Handover Preparation</w:t>
      </w:r>
    </w:p>
    <w:p w14:paraId="6A2D4B95" w14:textId="77777777" w:rsidR="00E50DB6" w:rsidRPr="00FD0425" w:rsidRDefault="00E50DB6" w:rsidP="00E50DB6">
      <w:pPr>
        <w:pStyle w:val="4"/>
      </w:pPr>
      <w:r w:rsidRPr="00FD0425">
        <w:t>8.2.1.1</w:t>
      </w:r>
      <w:r w:rsidRPr="00FD0425">
        <w:tab/>
        <w:t>General</w:t>
      </w:r>
    </w:p>
    <w:p w14:paraId="66B97210" w14:textId="77777777" w:rsidR="00E50DB6" w:rsidRPr="00FD0425" w:rsidRDefault="00E50DB6" w:rsidP="00E50DB6">
      <w:r w:rsidRPr="00FD0425">
        <w:t>This procedure is used to establish necessary resources in an NG-RAN node for an incoming handover.</w:t>
      </w:r>
    </w:p>
    <w:p w14:paraId="7359AEF8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29A5428" w14:textId="77777777" w:rsidR="00E50DB6" w:rsidRPr="00FD0425" w:rsidRDefault="00E50DB6" w:rsidP="00E50DB6">
      <w:pPr>
        <w:pStyle w:val="4"/>
      </w:pPr>
      <w:r w:rsidRPr="00FD0425">
        <w:t>8.2.1.2</w:t>
      </w:r>
      <w:r w:rsidRPr="00FD0425">
        <w:tab/>
        <w:t>Successful Operation</w:t>
      </w:r>
    </w:p>
    <w:p w14:paraId="059B6A50" w14:textId="77777777" w:rsidR="00E50DB6" w:rsidRPr="00FD0425" w:rsidRDefault="00E50DB6" w:rsidP="00E50DB6">
      <w:pPr>
        <w:pStyle w:val="TH"/>
        <w:rPr>
          <w:rFonts w:eastAsia="宋体"/>
        </w:rPr>
      </w:pPr>
      <w:r w:rsidRPr="00FD0425">
        <w:object w:dxaOrig="6840" w:dyaOrig="2520" w14:anchorId="2577A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5.65pt" o:ole="">
            <v:imagedata r:id="rId16" o:title=""/>
          </v:shape>
          <o:OLEObject Type="Embed" ProgID="Visio.Drawing.15" ShapeID="_x0000_i1025" DrawAspect="Content" ObjectID="_1647325167" r:id="rId17"/>
        </w:object>
      </w:r>
    </w:p>
    <w:p w14:paraId="364A2221" w14:textId="77777777" w:rsidR="00E50DB6" w:rsidRPr="00FD0425" w:rsidRDefault="00E50DB6" w:rsidP="00E50DB6">
      <w:pPr>
        <w:pStyle w:val="TF"/>
      </w:pPr>
      <w:r w:rsidRPr="00FD0425">
        <w:t>Figure 8.2.1.2-1: Handover Preparation, successful operation</w:t>
      </w:r>
    </w:p>
    <w:p w14:paraId="550C2620" w14:textId="77777777" w:rsidR="00E50DB6" w:rsidRPr="00FD0425" w:rsidRDefault="00E50DB6" w:rsidP="00E50DB6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E1F872B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rFonts w:eastAsia="宋体" w:hint="eastAsia"/>
          <w:lang w:eastAsia="zh-CN"/>
        </w:rPr>
        <w:t>For each</w:t>
      </w:r>
      <w:r w:rsidRPr="00FD0425">
        <w:rPr>
          <w:rFonts w:eastAsia="宋体"/>
        </w:rPr>
        <w:t xml:space="preserve"> </w:t>
      </w:r>
      <w:r w:rsidRPr="00FD0425">
        <w:rPr>
          <w:rFonts w:eastAsia="宋体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宋体" w:hint="eastAsia"/>
          <w:lang w:eastAsia="zh-CN"/>
        </w:rPr>
        <w:t>in</w:t>
      </w:r>
      <w:r w:rsidRPr="00FD0425">
        <w:rPr>
          <w:rFonts w:eastAsia="宋体"/>
          <w:lang w:eastAsia="zh-CN"/>
        </w:rPr>
        <w:t xml:space="preserve">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Flow </w:t>
      </w:r>
      <w:proofErr w:type="gramStart"/>
      <w:r w:rsidRPr="00FD0425">
        <w:rPr>
          <w:rFonts w:eastAsia="宋体"/>
          <w:i/>
          <w:lang w:eastAsia="zh-CN"/>
        </w:rPr>
        <w:t>To</w:t>
      </w:r>
      <w:proofErr w:type="gramEnd"/>
      <w:r w:rsidRPr="00FD0425">
        <w:rPr>
          <w:rFonts w:eastAsia="宋体"/>
          <w:i/>
          <w:lang w:eastAsia="zh-CN"/>
        </w:rPr>
        <w:t xml:space="preserve"> Be Setup </w:t>
      </w:r>
      <w:r w:rsidRPr="00FD0425">
        <w:rPr>
          <w:rFonts w:eastAsia="宋体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宋体"/>
        </w:rPr>
        <w:t>HANDOVER REQUEST message</w:t>
      </w:r>
      <w:r w:rsidRPr="00FD0425">
        <w:rPr>
          <w:rFonts w:eastAsia="宋体"/>
          <w:lang w:eastAsia="zh-CN"/>
        </w:rPr>
        <w:t>, the target</w:t>
      </w:r>
      <w:r w:rsidRPr="00FD0425">
        <w:rPr>
          <w:rFonts w:eastAsia="宋体"/>
        </w:rPr>
        <w:t xml:space="preserve"> </w:t>
      </w:r>
      <w:r w:rsidRPr="00FD0425">
        <w:t>NG-RAN node</w:t>
      </w:r>
      <w:r w:rsidRPr="00FD0425">
        <w:rPr>
          <w:rFonts w:eastAsia="宋体"/>
          <w:lang w:eastAsia="zh-CN"/>
        </w:rPr>
        <w:t xml:space="preserve"> shall</w:t>
      </w:r>
      <w:r w:rsidRPr="00FD0425">
        <w:rPr>
          <w:rFonts w:eastAsia="宋体" w:hint="eastAsia"/>
          <w:lang w:eastAsia="zh-CN"/>
        </w:rPr>
        <w:t>, if supported,</w:t>
      </w:r>
      <w:r w:rsidRPr="00FD0425">
        <w:rPr>
          <w:rFonts w:eastAsia="宋体"/>
        </w:rPr>
        <w:t xml:space="preserve"> store the content of the IE in the UE context and use it </w:t>
      </w:r>
      <w:r w:rsidRPr="00FD0425">
        <w:rPr>
          <w:rFonts w:eastAsia="宋体" w:hint="eastAsia"/>
          <w:lang w:eastAsia="zh-CN"/>
        </w:rPr>
        <w:t>for subsequent inter-system handover</w:t>
      </w:r>
      <w:r w:rsidRPr="00FD0425">
        <w:rPr>
          <w:rFonts w:eastAsia="宋体"/>
        </w:rPr>
        <w:t>.</w:t>
      </w:r>
    </w:p>
    <w:p w14:paraId="2A916BE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7E4D98E" w14:textId="77777777" w:rsidR="00E50DB6" w:rsidRPr="00FD0425" w:rsidRDefault="00E50DB6" w:rsidP="00E50DB6">
      <w:bookmarkStart w:id="4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117ADA41" w14:textId="77777777" w:rsidR="00E50DB6" w:rsidRPr="00FD0425" w:rsidRDefault="00E50DB6" w:rsidP="00E50DB6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5" w:name="_Hlk513291162"/>
      <w:r w:rsidRPr="00FD0425">
        <w:t>the target NG-RAN node shall behave the same as specified in TS 38.413 [5] for the PDU Session Resource Setup procedure</w:t>
      </w:r>
      <w:bookmarkEnd w:id="5"/>
      <w:r w:rsidRPr="00FD0425">
        <w:t xml:space="preserve">. </w:t>
      </w:r>
      <w:bookmarkEnd w:id="4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113B5E6" w14:textId="77777777" w:rsidR="00E50DB6" w:rsidRPr="00FD0425" w:rsidRDefault="00E50DB6" w:rsidP="00E50DB6">
      <w:pPr>
        <w:rPr>
          <w:lang w:eastAsia="ja-JP"/>
        </w:rPr>
      </w:pPr>
      <w:r w:rsidRPr="00FD0425">
        <w:rPr>
          <w:lang w:eastAsia="ja-JP"/>
        </w:rPr>
        <w:lastRenderedPageBreak/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6" w:name="_Hlk521508401"/>
      <w:r w:rsidRPr="00FD0425">
        <w:rPr>
          <w:lang w:eastAsia="ja-JP"/>
        </w:rPr>
        <w:t xml:space="preserve">shall </w:t>
      </w:r>
      <w:r w:rsidRPr="00FD0425">
        <w:rPr>
          <w:rFonts w:eastAsia="宋体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宋体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宋体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宋体" w:hint="eastAsia"/>
          <w:lang w:eastAsia="zh-CN"/>
        </w:rPr>
        <w:t>UE as specified in TS 23.501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[</w:t>
      </w:r>
      <w:r w:rsidRPr="00FD0425">
        <w:rPr>
          <w:rFonts w:eastAsia="宋体"/>
          <w:lang w:eastAsia="zh-CN"/>
        </w:rPr>
        <w:t>7].</w:t>
      </w:r>
      <w:bookmarkEnd w:id="6"/>
    </w:p>
    <w:p w14:paraId="5C35FA91" w14:textId="77777777" w:rsidR="00E50DB6" w:rsidRPr="00FD0425" w:rsidRDefault="00E50DB6" w:rsidP="00E50DB6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</w:t>
      </w:r>
      <w:r w:rsidRPr="00FD0425">
        <w:rPr>
          <w:rFonts w:eastAsia="宋体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>in the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宋体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宋体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宋体" w:hint="eastAsia"/>
          <w:lang w:eastAsia="zh-CN"/>
        </w:rPr>
        <w:t xml:space="preserve"> the data forwarding for at least one Qo</w:t>
      </w:r>
      <w:r w:rsidRPr="00FD0425">
        <w:rPr>
          <w:rFonts w:eastAsia="宋体"/>
          <w:lang w:eastAsia="zh-CN"/>
        </w:rPr>
        <w:t>S</w:t>
      </w:r>
      <w:r w:rsidRPr="00FD0425">
        <w:rPr>
          <w:rFonts w:eastAsia="宋体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 xml:space="preserve">in the </w:t>
      </w:r>
      <w:r w:rsidRPr="00FD0425">
        <w:rPr>
          <w:rFonts w:eastAsia="宋体"/>
          <w:i/>
          <w:lang w:eastAsia="zh-CN"/>
        </w:rPr>
        <w:t>PDU Session Resource Admitted Info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 xml:space="preserve">IE contained in the </w:t>
      </w:r>
      <w:r w:rsidRPr="00FD0425">
        <w:rPr>
          <w:rFonts w:eastAsia="宋体"/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ACKNOWLEDGE message.</w:t>
      </w:r>
    </w:p>
    <w:p w14:paraId="1DDA677E" w14:textId="77777777" w:rsidR="00E50DB6" w:rsidRPr="00FD0425" w:rsidRDefault="00E50DB6" w:rsidP="00E50DB6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5EC105F1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E0DDF18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t xml:space="preserve">For each </w:t>
      </w:r>
      <w:r w:rsidRPr="00FD0425">
        <w:rPr>
          <w:rFonts w:eastAsia="宋体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 xml:space="preserve">and the mapped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F</w:t>
      </w:r>
      <w:r w:rsidRPr="00FD0425">
        <w:rPr>
          <w:rFonts w:eastAsia="宋体" w:hint="eastAsia"/>
          <w:i/>
          <w:lang w:eastAsia="zh-CN"/>
        </w:rPr>
        <w:t>low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L</w:t>
      </w:r>
      <w:r w:rsidRPr="00FD0425">
        <w:rPr>
          <w:rFonts w:eastAsia="宋体" w:hint="eastAsia"/>
          <w:i/>
          <w:lang w:eastAsia="zh-CN"/>
        </w:rPr>
        <w:t>ist</w:t>
      </w:r>
      <w:r w:rsidRPr="00FD0425">
        <w:rPr>
          <w:rFonts w:eastAsia="宋体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 xml:space="preserve">contained in the </w:t>
      </w:r>
      <w:r w:rsidRPr="00FD0425">
        <w:rPr>
          <w:rFonts w:eastAsia="宋体"/>
          <w:i/>
          <w:lang w:eastAsia="zh-CN"/>
        </w:rPr>
        <w:t xml:space="preserve">PDU Session Resources </w:t>
      </w:r>
      <w:proofErr w:type="gramStart"/>
      <w:r w:rsidRPr="00FD0425">
        <w:rPr>
          <w:rFonts w:eastAsia="宋体"/>
          <w:i/>
          <w:lang w:eastAsia="zh-CN"/>
        </w:rPr>
        <w:t>To</w:t>
      </w:r>
      <w:proofErr w:type="gramEnd"/>
      <w:r w:rsidRPr="00FD0425">
        <w:rPr>
          <w:rFonts w:eastAsia="宋体"/>
          <w:i/>
          <w:lang w:eastAsia="zh-CN"/>
        </w:rPr>
        <w:t xml:space="preserve"> Be Setup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宋体" w:hint="eastAsia"/>
          <w:lang w:eastAsia="zh-CN"/>
        </w:rPr>
        <w:t xml:space="preserve">If the target NG-RAN node </w:t>
      </w:r>
      <w:r w:rsidRPr="00FD0425">
        <w:rPr>
          <w:rFonts w:eastAsia="宋体"/>
          <w:lang w:eastAsia="zh-CN"/>
        </w:rPr>
        <w:t>decides to use the same DRB configuration and to map the same QoS flows as the source NG-RAN node</w:t>
      </w:r>
      <w:r w:rsidRPr="00FD0425">
        <w:rPr>
          <w:rFonts w:eastAsia="宋体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65346ED0" w14:textId="77777777" w:rsidR="00E50DB6" w:rsidRPr="00FD0425" w:rsidRDefault="00E50DB6" w:rsidP="00E50DB6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宋体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宋体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宋体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宋体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278C0C43" w14:textId="77777777" w:rsidR="00E50DB6" w:rsidRPr="00FD0425" w:rsidRDefault="00E50DB6" w:rsidP="00E50DB6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2BF32FE" w14:textId="77777777" w:rsidR="00E50DB6" w:rsidRPr="00FD0425" w:rsidRDefault="00E50DB6" w:rsidP="00E50DB6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C140D25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8491A3B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</w:r>
      <w:proofErr w:type="gramStart"/>
      <w:r w:rsidRPr="00FD0425">
        <w:t>store</w:t>
      </w:r>
      <w:proofErr w:type="gramEnd"/>
      <w:r w:rsidRPr="00FD0425">
        <w:t xml:space="preserve">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78048D0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F76254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2282280F" w14:textId="77777777" w:rsidR="00E50DB6" w:rsidRPr="00FD0425" w:rsidRDefault="00E50DB6" w:rsidP="00E50DB6">
      <w:pPr>
        <w:pStyle w:val="B2"/>
      </w:pPr>
      <w:r w:rsidRPr="00FD0425">
        <w:lastRenderedPageBreak/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7647918D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</w:r>
      <w:proofErr w:type="gramStart"/>
      <w:r w:rsidRPr="00FD0425">
        <w:t>not</w:t>
      </w:r>
      <w:proofErr w:type="gramEnd"/>
      <w:r w:rsidRPr="00FD0425">
        <w:t xml:space="preserve"> contained in the HANDOVER REQUEST message, the target NG-RAN node shall</w:t>
      </w:r>
    </w:p>
    <w:p w14:paraId="32A7C0B7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898F4EF" w14:textId="77777777" w:rsidR="00E50DB6" w:rsidRPr="00FD0425" w:rsidRDefault="00E50DB6" w:rsidP="00E50DB6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4EF96777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103169F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7E87BC28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384A4809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4BA64B4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DB6024A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0"/>
      <w:bookmarkEnd w:id="11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2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FD0425">
        <w:t>.</w:t>
      </w:r>
    </w:p>
    <w:p w14:paraId="5A82B3DD" w14:textId="77777777" w:rsidR="00E50DB6" w:rsidRPr="00FD0425" w:rsidRDefault="00E50DB6" w:rsidP="00E50DB6">
      <w:bookmarkStart w:id="13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3"/>
    </w:p>
    <w:p w14:paraId="633AFD19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690CA3C9" w14:textId="77777777" w:rsidR="00E50DB6" w:rsidRPr="00FD0425" w:rsidRDefault="00E50DB6" w:rsidP="00E50DB6">
      <w:pPr>
        <w:rPr>
          <w:rFonts w:eastAsia="Malgun Gothic"/>
          <w:lang w:eastAsia="ja-JP"/>
        </w:rPr>
      </w:pPr>
      <w:bookmarkStart w:id="14" w:name="_Hlk527985448"/>
      <w:bookmarkStart w:id="15" w:name="_Hlk528050941"/>
      <w:r w:rsidRPr="00FD0425">
        <w:rPr>
          <w:lang w:eastAsia="zh-CN"/>
        </w:rPr>
        <w:t xml:space="preserve">For each PDU session for which the </w:t>
      </w:r>
      <w:bookmarkStart w:id="16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16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17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18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18"/>
      <w:r w:rsidRPr="00FD0425">
        <w:rPr>
          <w:lang w:eastAsia="ja-JP"/>
        </w:rPr>
        <w:t xml:space="preserve">, </w:t>
      </w:r>
      <w:bookmarkStart w:id="19" w:name="_Hlk522727582"/>
      <w:r w:rsidRPr="00FD0425">
        <w:rPr>
          <w:lang w:eastAsia="ja-JP"/>
        </w:rPr>
        <w:t>for the concerned PDU session and concerned UE</w:t>
      </w:r>
      <w:bookmarkEnd w:id="17"/>
      <w:bookmarkEnd w:id="19"/>
      <w:r w:rsidRPr="00FD0425">
        <w:rPr>
          <w:lang w:eastAsia="ja-JP"/>
        </w:rPr>
        <w:t xml:space="preserve">, as specified in </w:t>
      </w:r>
      <w:r w:rsidRPr="00FD0425">
        <w:rPr>
          <w:rFonts w:eastAsia="宋体"/>
          <w:lang w:eastAsia="zh-CN"/>
        </w:rPr>
        <w:t>TS 23.501 [7]</w:t>
      </w:r>
      <w:r w:rsidRPr="00FD0425">
        <w:rPr>
          <w:lang w:eastAsia="ja-JP"/>
        </w:rPr>
        <w:t>.</w:t>
      </w:r>
      <w:bookmarkEnd w:id="14"/>
      <w:bookmarkEnd w:id="15"/>
    </w:p>
    <w:p w14:paraId="24F451F4" w14:textId="77777777" w:rsidR="00E50DB6" w:rsidRPr="00FD0425" w:rsidRDefault="00E50DB6" w:rsidP="00E50DB6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BF8C1C0" w14:textId="3D63AAF2" w:rsidR="00E50DB6" w:rsidRPr="00FD0425" w:rsidRDefault="00E50DB6" w:rsidP="00E50DB6">
      <w:r w:rsidRPr="00FD0425">
        <w:rPr>
          <w:lang w:eastAsia="ja-JP"/>
        </w:rPr>
        <w:lastRenderedPageBreak/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12DC0D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734C9727" w14:textId="77777777" w:rsidR="00E50DB6" w:rsidRDefault="00E50DB6" w:rsidP="00E50DB6">
      <w:pPr>
        <w:rPr>
          <w:rFonts w:cs="Arial" w:hint="eastAsia"/>
          <w:lang w:eastAsia="zh-CN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3F189B8" w14:textId="77777777" w:rsidR="008576CB" w:rsidRDefault="008576CB" w:rsidP="008576CB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443D4B4F" w14:textId="77777777" w:rsidR="008576CB" w:rsidRDefault="008576CB" w:rsidP="008576CB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2A00B16E" w14:textId="77777777" w:rsidR="00DB088E" w:rsidRPr="00FD0425" w:rsidRDefault="00DB088E" w:rsidP="00DB088E">
      <w:pPr>
        <w:rPr>
          <w:ins w:id="20" w:author="CATT" w:date="2020-02-07T15:15:00Z"/>
          <w:lang w:eastAsia="zh-CN"/>
        </w:rPr>
      </w:pPr>
      <w:ins w:id="21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HANDOVER REQUEST message, the target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5B8E259F" w14:textId="77777777" w:rsidR="00D670B3" w:rsidRPr="008D5C11" w:rsidRDefault="00D670B3" w:rsidP="00D670B3">
      <w:pPr>
        <w:rPr>
          <w:b/>
        </w:rPr>
      </w:pPr>
      <w:r w:rsidRPr="008D5C11">
        <w:rPr>
          <w:b/>
        </w:rPr>
        <w:t>Interaction with SN Status Transfer procedure:</w:t>
      </w:r>
    </w:p>
    <w:p w14:paraId="77462EEF" w14:textId="77777777" w:rsidR="00D670B3" w:rsidRPr="00EA3367" w:rsidRDefault="00D670B3" w:rsidP="00D670B3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2993593" w14:textId="5DE6AA54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6BD9B41D" w14:textId="77777777" w:rsidR="00E50DB6" w:rsidRPr="00FD0425" w:rsidRDefault="00E50DB6" w:rsidP="00E50DB6">
      <w:pPr>
        <w:pStyle w:val="3"/>
      </w:pPr>
      <w:r w:rsidRPr="00FD0425">
        <w:t>8.2.4</w:t>
      </w:r>
      <w:r w:rsidRPr="00FD0425">
        <w:tab/>
        <w:t>Retrieve UE Context</w:t>
      </w:r>
    </w:p>
    <w:p w14:paraId="19DFA690" w14:textId="77777777" w:rsidR="00E50DB6" w:rsidRPr="00FD0425" w:rsidRDefault="00E50DB6" w:rsidP="00E50DB6">
      <w:pPr>
        <w:pStyle w:val="4"/>
      </w:pPr>
      <w:r w:rsidRPr="00FD0425">
        <w:t>8.2.4.1</w:t>
      </w:r>
      <w:r w:rsidRPr="00FD0425">
        <w:tab/>
        <w:t>General</w:t>
      </w:r>
    </w:p>
    <w:p w14:paraId="340596B0" w14:textId="77777777" w:rsidR="00E50DB6" w:rsidRPr="00FD0425" w:rsidRDefault="00E50DB6" w:rsidP="00E50DB6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572B680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CD0412A" w14:textId="77777777" w:rsidR="00E50DB6" w:rsidRPr="00FD0425" w:rsidRDefault="00E50DB6" w:rsidP="00E50DB6">
      <w:pPr>
        <w:pStyle w:val="4"/>
      </w:pPr>
      <w:r w:rsidRPr="00FD0425">
        <w:lastRenderedPageBreak/>
        <w:t>8.2.4.2</w:t>
      </w:r>
      <w:r w:rsidRPr="00FD0425">
        <w:tab/>
        <w:t>Successful Operation</w:t>
      </w:r>
    </w:p>
    <w:p w14:paraId="4C60BAFA" w14:textId="77777777" w:rsidR="00E50DB6" w:rsidRPr="00FD0425" w:rsidRDefault="00E50DB6" w:rsidP="00E50DB6">
      <w:pPr>
        <w:pStyle w:val="TH"/>
      </w:pPr>
      <w:r w:rsidRPr="00FD0425">
        <w:object w:dxaOrig="6825" w:dyaOrig="2520" w14:anchorId="5A403262">
          <v:shape id="_x0000_i1026" type="#_x0000_t75" style="width:341pt;height:125pt" o:ole="">
            <v:imagedata r:id="rId18" o:title=""/>
          </v:shape>
          <o:OLEObject Type="Embed" ProgID="Visio.Drawing.15" ShapeID="_x0000_i1026" DrawAspect="Content" ObjectID="_1647325168" r:id="rId19"/>
        </w:object>
      </w:r>
    </w:p>
    <w:p w14:paraId="35F1F70A" w14:textId="77777777" w:rsidR="00E50DB6" w:rsidRPr="00FD0425" w:rsidRDefault="00E50DB6" w:rsidP="00E50DB6">
      <w:pPr>
        <w:pStyle w:val="TF"/>
      </w:pPr>
      <w:r w:rsidRPr="00FD0425">
        <w:t>Figure 8.2.4.2-1: Retrieve UE Context, successful operation</w:t>
      </w:r>
    </w:p>
    <w:p w14:paraId="1E9F1BE4" w14:textId="77777777" w:rsidR="00E50DB6" w:rsidRPr="00FD0425" w:rsidRDefault="00E50DB6" w:rsidP="00E50DB6">
      <w:r w:rsidRPr="00FD0425">
        <w:t>The new NG-RAN node initiates the procedure by sending the RETRIEVE UE CONTEXT REQUEST message to the old NG-RAN node.</w:t>
      </w:r>
    </w:p>
    <w:p w14:paraId="58FDCAD3" w14:textId="77777777" w:rsidR="00E50DB6" w:rsidRPr="00FD0425" w:rsidRDefault="00E50DB6" w:rsidP="00E50DB6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B5AE80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09852E0A" w14:textId="77777777" w:rsidR="00E50DB6" w:rsidRDefault="00E50DB6" w:rsidP="00E50DB6">
      <w:pPr>
        <w:rPr>
          <w:rFonts w:hint="eastAsia"/>
          <w:lang w:eastAsia="zh-CN"/>
        </w:rPr>
      </w:pPr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6F129651" w14:textId="77777777" w:rsidR="004E5FF4" w:rsidRDefault="004E5FF4" w:rsidP="004E5FF4">
      <w:r w:rsidRPr="004B3B44">
        <w:rPr>
          <w:rFonts w:eastAsia="宋体"/>
        </w:rPr>
        <w:t>For each QoS flow</w:t>
      </w:r>
      <w:r w:rsidRPr="008D0E3D">
        <w:rPr>
          <w:rFonts w:eastAsia="宋体"/>
          <w:lang w:eastAsia="ja-JP"/>
        </w:rPr>
        <w:t xml:space="preserve"> in the </w:t>
      </w:r>
      <w:r w:rsidRPr="004B3B44">
        <w:rPr>
          <w:rFonts w:eastAsia="宋体"/>
        </w:rPr>
        <w:t>RETRIEVE UE CONTEXT RESPONSE</w:t>
      </w:r>
      <w:r w:rsidRPr="004B3B44">
        <w:rPr>
          <w:rFonts w:eastAsia="宋体"/>
          <w:lang w:eastAsia="ja-JP"/>
        </w:rPr>
        <w:t xml:space="preserve"> </w:t>
      </w:r>
      <w:r w:rsidRPr="008D0E3D">
        <w:rPr>
          <w:rFonts w:eastAsia="宋体"/>
          <w:lang w:eastAsia="ja-JP"/>
        </w:rPr>
        <w:t>message</w:t>
      </w:r>
      <w:r w:rsidRPr="008D0E3D">
        <w:rPr>
          <w:rFonts w:eastAsia="宋体" w:hint="eastAsia"/>
          <w:lang w:eastAsia="zh-CN"/>
        </w:rPr>
        <w:t>, i</w:t>
      </w:r>
      <w:r w:rsidRPr="008D0E3D">
        <w:rPr>
          <w:rFonts w:eastAsia="宋体"/>
        </w:rPr>
        <w:t xml:space="preserve">f the </w:t>
      </w:r>
      <w:r w:rsidRPr="008D0E3D">
        <w:rPr>
          <w:rFonts w:eastAsia="宋体"/>
          <w:i/>
          <w:iCs/>
          <w:lang w:eastAsia="zh-CN"/>
        </w:rPr>
        <w:t>QoS Monitoring Request</w:t>
      </w:r>
      <w:r w:rsidRPr="008D0E3D">
        <w:rPr>
          <w:rFonts w:eastAsia="宋体"/>
        </w:rPr>
        <w:t xml:space="preserve"> IE is included in the </w:t>
      </w:r>
      <w:r w:rsidRPr="008D0E3D">
        <w:rPr>
          <w:rFonts w:eastAsia="宋体"/>
          <w:i/>
          <w:lang w:eastAsia="ja-JP"/>
        </w:rPr>
        <w:t>QoS Flow Level QoS Parameters</w:t>
      </w:r>
      <w:r w:rsidRPr="008D0E3D">
        <w:rPr>
          <w:rFonts w:eastAsia="宋体"/>
          <w:lang w:eastAsia="ja-JP"/>
        </w:rPr>
        <w:t xml:space="preserve"> IE</w:t>
      </w:r>
      <w:r w:rsidRPr="008D0E3D">
        <w:rPr>
          <w:rFonts w:eastAsia="宋体"/>
          <w:lang w:eastAsia="zh-CN"/>
        </w:rPr>
        <w:t xml:space="preserve"> in the </w:t>
      </w:r>
      <w:r w:rsidRPr="004B3B44">
        <w:rPr>
          <w:rFonts w:eastAsia="宋体"/>
          <w:i/>
          <w:lang w:eastAsia="zh-CN"/>
        </w:rPr>
        <w:t xml:space="preserve">PDU Session Resources </w:t>
      </w:r>
      <w:proofErr w:type="gramStart"/>
      <w:r w:rsidRPr="004B3B44">
        <w:rPr>
          <w:rFonts w:eastAsia="宋体"/>
          <w:i/>
          <w:lang w:eastAsia="zh-CN"/>
        </w:rPr>
        <w:t>To</w:t>
      </w:r>
      <w:proofErr w:type="gramEnd"/>
      <w:r w:rsidRPr="004B3B44">
        <w:rPr>
          <w:rFonts w:eastAsia="宋体"/>
          <w:i/>
          <w:lang w:eastAsia="zh-CN"/>
        </w:rPr>
        <w:t xml:space="preserve"> Be Setup List</w:t>
      </w:r>
      <w:r w:rsidRPr="004B3B44">
        <w:rPr>
          <w:rFonts w:eastAsia="宋体"/>
          <w:lang w:eastAsia="zh-CN"/>
        </w:rPr>
        <w:t xml:space="preserve"> </w:t>
      </w:r>
      <w:r w:rsidRPr="008D0E3D">
        <w:rPr>
          <w:rFonts w:eastAsia="宋体"/>
          <w:lang w:eastAsia="zh-CN"/>
        </w:rPr>
        <w:t>IE</w:t>
      </w:r>
      <w:r w:rsidRPr="008D0E3D">
        <w:rPr>
          <w:rFonts w:eastAsia="宋体"/>
        </w:rPr>
        <w:t xml:space="preserve">, the </w:t>
      </w:r>
      <w:r>
        <w:rPr>
          <w:rFonts w:eastAsia="宋体"/>
        </w:rPr>
        <w:t xml:space="preserve">new </w:t>
      </w:r>
      <w:r w:rsidRPr="008D0E3D">
        <w:rPr>
          <w:rFonts w:eastAsia="宋体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371D9019" w14:textId="77777777" w:rsidR="004E5FF4" w:rsidRPr="00FD0425" w:rsidRDefault="004E5FF4" w:rsidP="004E5FF4">
      <w:pPr>
        <w:rPr>
          <w:rFonts w:hint="eastAsia"/>
        </w:rPr>
      </w:pPr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6B63E51A" w14:textId="75326B00" w:rsidR="00DB088E" w:rsidRPr="00FD0425" w:rsidRDefault="00DB088E" w:rsidP="00DB088E">
      <w:pPr>
        <w:rPr>
          <w:ins w:id="22" w:author="CATT" w:date="2020-02-07T15:15:00Z"/>
          <w:lang w:eastAsia="zh-CN"/>
        </w:rPr>
      </w:pPr>
      <w:ins w:id="23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</w:ins>
      <w:ins w:id="24" w:author="CATT" w:date="2020-02-07T15:16:00Z">
        <w:r w:rsidRPr="00FD0425">
          <w:t>RETRIEVE UE CONTEXT RESPONSE</w:t>
        </w:r>
      </w:ins>
      <w:ins w:id="25" w:author="CATT" w:date="2020-02-07T15:15:00Z">
        <w:r w:rsidRPr="00FD0425">
          <w:t xml:space="preserve"> message, the </w:t>
        </w:r>
      </w:ins>
      <w:ins w:id="26" w:author="CATT" w:date="2020-02-07T15:16:00Z">
        <w:r w:rsidR="00682DBF">
          <w:rPr>
            <w:rFonts w:hint="eastAsia"/>
            <w:lang w:eastAsia="zh-CN"/>
          </w:rPr>
          <w:t>new</w:t>
        </w:r>
      </w:ins>
      <w:ins w:id="27" w:author="CATT" w:date="2020-02-07T15:15:00Z">
        <w:r w:rsidRPr="00FD0425">
          <w:t xml:space="preserve">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5C4FAE33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178CA81A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4237A80" w14:textId="77777777" w:rsidR="00E50DB6" w:rsidRPr="00FD0425" w:rsidRDefault="00E50DB6" w:rsidP="00E50DB6">
      <w:pPr>
        <w:pStyle w:val="3"/>
      </w:pPr>
      <w:r w:rsidRPr="00FD0425">
        <w:lastRenderedPageBreak/>
        <w:t>8.3.1</w:t>
      </w:r>
      <w:r w:rsidRPr="00FD0425">
        <w:tab/>
        <w:t>S-NG-RAN node Addition Preparation</w:t>
      </w:r>
    </w:p>
    <w:p w14:paraId="101F6C40" w14:textId="77777777" w:rsidR="00E50DB6" w:rsidRPr="00FD0425" w:rsidRDefault="00E50DB6" w:rsidP="00E50DB6">
      <w:pPr>
        <w:pStyle w:val="4"/>
      </w:pPr>
      <w:r w:rsidRPr="00FD0425">
        <w:t>8.3.1.1</w:t>
      </w:r>
      <w:r w:rsidRPr="00FD0425">
        <w:tab/>
        <w:t>General</w:t>
      </w:r>
    </w:p>
    <w:p w14:paraId="20888E5F" w14:textId="77777777" w:rsidR="00E50DB6" w:rsidRPr="00FD0425" w:rsidRDefault="00E50DB6" w:rsidP="00E50DB6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31CA920D" w14:textId="77777777" w:rsidR="00E50DB6" w:rsidRPr="00FD0425" w:rsidRDefault="00E50DB6" w:rsidP="00E50DB6">
      <w:r w:rsidRPr="00FD0425">
        <w:t>The procedure uses UE-associated signalling.</w:t>
      </w:r>
    </w:p>
    <w:p w14:paraId="4351D7C3" w14:textId="77777777" w:rsidR="00E50DB6" w:rsidRPr="00FD0425" w:rsidRDefault="00E50DB6" w:rsidP="00E50DB6">
      <w:pPr>
        <w:pStyle w:val="4"/>
      </w:pPr>
      <w:r w:rsidRPr="00FD0425">
        <w:t>8.3.1.2</w:t>
      </w:r>
      <w:r w:rsidRPr="00FD0425">
        <w:tab/>
        <w:t>Successful Operation</w:t>
      </w:r>
    </w:p>
    <w:p w14:paraId="35CF21EB" w14:textId="77777777" w:rsidR="00E50DB6" w:rsidRPr="00FD0425" w:rsidRDefault="00E50DB6" w:rsidP="00E50DB6">
      <w:pPr>
        <w:pStyle w:val="TH"/>
      </w:pPr>
      <w:r w:rsidRPr="00FD0425">
        <w:object w:dxaOrig="7050" w:dyaOrig="2295" w14:anchorId="17E62B9A">
          <v:shape id="_x0000_i1027" type="#_x0000_t75" style="width:352.55pt;height:114.8pt" o:ole="">
            <v:imagedata r:id="rId20" o:title=""/>
          </v:shape>
          <o:OLEObject Type="Embed" ProgID="Visio.Drawing.15" ShapeID="_x0000_i1027" DrawAspect="Content" ObjectID="_1647325169" r:id="rId21"/>
        </w:object>
      </w:r>
    </w:p>
    <w:p w14:paraId="6654F22F" w14:textId="77777777" w:rsidR="00E50DB6" w:rsidRPr="00FD0425" w:rsidRDefault="00E50DB6" w:rsidP="00E50DB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3DBEFA8" w14:textId="77777777" w:rsidR="00E50DB6" w:rsidRPr="00FD0425" w:rsidRDefault="00E50DB6" w:rsidP="00E50DB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785E02B" w14:textId="77777777" w:rsidR="00E50DB6" w:rsidRPr="00FD0425" w:rsidRDefault="00E50DB6" w:rsidP="00E50DB6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5F586D2" w14:textId="77777777" w:rsidR="00E50DB6" w:rsidRPr="00FD0425" w:rsidRDefault="00E50DB6" w:rsidP="00E50DB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741FEC8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9D805F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F6A91C0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666099" w14:textId="77777777" w:rsidR="00E50DB6" w:rsidRPr="00FD0425" w:rsidRDefault="00E50DB6" w:rsidP="00E50DB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70948BFF" w14:textId="77777777" w:rsidR="00E50DB6" w:rsidRPr="00FD0425" w:rsidRDefault="00E50DB6" w:rsidP="00E50DB6">
      <w:r w:rsidRPr="00FD0425">
        <w:lastRenderedPageBreak/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0DCB9B3E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70F58B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2CA368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29988D2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7229C3B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5D08045" w14:textId="77777777" w:rsidR="00E50DB6" w:rsidRPr="00FD0425" w:rsidRDefault="00E50DB6" w:rsidP="00E50DB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AD57BB5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AF7A1C6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9060CA8" w14:textId="77777777" w:rsidR="00E50DB6" w:rsidRPr="00FD0425" w:rsidRDefault="00E50DB6" w:rsidP="00E50DB6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2820802B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E1C41F" w14:textId="77777777" w:rsidR="00E50DB6" w:rsidRPr="00FD0425" w:rsidRDefault="00E50DB6" w:rsidP="00E50DB6">
      <w:pPr>
        <w:rPr>
          <w:snapToGrid w:val="0"/>
        </w:rPr>
      </w:pPr>
      <w:bookmarkStart w:id="28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4D2D8C36" w14:textId="77777777" w:rsidR="00E50DB6" w:rsidRPr="00FD0425" w:rsidRDefault="00E50DB6" w:rsidP="00E50DB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768E13D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8"/>
    <w:p w14:paraId="3D95C80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lastRenderedPageBreak/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627EA2C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44F58D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31065E1" w14:textId="77777777" w:rsidR="00E50DB6" w:rsidRPr="00FD0425" w:rsidRDefault="00E50DB6" w:rsidP="00E50DB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7215BE8" w14:textId="77777777" w:rsidR="00E50DB6" w:rsidRDefault="00E50DB6" w:rsidP="00E50DB6">
      <w:pPr>
        <w:rPr>
          <w:ins w:id="29" w:author="CATT" w:date="2020-02-07T15:17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5286DEE" w14:textId="7CCD67A1" w:rsidR="0017375D" w:rsidRPr="0017375D" w:rsidRDefault="0017375D" w:rsidP="00E50DB6">
      <w:pPr>
        <w:rPr>
          <w:lang w:eastAsia="zh-CN"/>
        </w:rPr>
      </w:pPr>
      <w:ins w:id="30" w:author="CATT" w:date="2020-02-07T15:18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  <w:r w:rsidR="00936B5B" w:rsidRPr="00FD0425">
          <w:rPr>
            <w:snapToGrid w:val="0"/>
            <w:lang w:eastAsia="zh-CN"/>
          </w:rPr>
          <w:t>S-NODE ADDITION REQUES</w:t>
        </w:r>
        <w:r w:rsidRPr="00FD0425">
          <w:t xml:space="preserve"> message, the </w:t>
        </w:r>
        <w:r w:rsidR="00936B5B">
          <w:rPr>
            <w:rFonts w:hint="eastAsia"/>
            <w:lang w:eastAsia="zh-CN"/>
          </w:rPr>
          <w:t>S-</w:t>
        </w:r>
        <w:r w:rsidRPr="00FD0425">
          <w:t xml:space="preserve">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5CF8DBA" w14:textId="77777777" w:rsidR="00E50DB6" w:rsidRPr="00FD0425" w:rsidRDefault="00E50DB6" w:rsidP="00E50DB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67CE61F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0950D07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11219040" w14:textId="77777777" w:rsidR="00E50DB6" w:rsidRPr="00FD0425" w:rsidRDefault="00E50DB6" w:rsidP="00E50DB6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221D008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snapToGrid w:val="0"/>
          <w:lang w:eastAsia="en-GB"/>
        </w:rPr>
        <w:t xml:space="preserve">If the S-NODE ADDITION REQUEST </w:t>
      </w:r>
      <w:r w:rsidRPr="0047434A">
        <w:rPr>
          <w:rFonts w:eastAsia="宋体"/>
          <w:lang w:eastAsia="en-GB"/>
        </w:rPr>
        <w:t xml:space="preserve">ACKNOWLEDGE </w:t>
      </w:r>
      <w:r w:rsidRPr="0047434A">
        <w:rPr>
          <w:rFonts w:eastAsia="宋体"/>
          <w:snapToGrid w:val="0"/>
          <w:lang w:eastAsia="en-GB"/>
        </w:rPr>
        <w:t xml:space="preserve">message contains the </w:t>
      </w:r>
      <w:r w:rsidRPr="0047434A">
        <w:rPr>
          <w:rFonts w:eastAsia="宋体"/>
          <w:i/>
          <w:lang w:eastAsia="ja-JP"/>
        </w:rPr>
        <w:t>MR-DC Resource Coordination Information</w:t>
      </w:r>
      <w:r w:rsidRPr="0047434A">
        <w:rPr>
          <w:rFonts w:eastAsia="宋体"/>
          <w:snapToGrid w:val="0"/>
          <w:lang w:eastAsia="en-GB"/>
        </w:rPr>
        <w:t xml:space="preserve"> </w:t>
      </w:r>
      <w:r w:rsidRPr="0047434A">
        <w:rPr>
          <w:rFonts w:eastAsia="宋体"/>
          <w:lang w:eastAsia="en-GB"/>
        </w:rPr>
        <w:t>IE</w:t>
      </w:r>
      <w:r w:rsidRPr="0047434A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47434A">
        <w:rPr>
          <w:rFonts w:eastAsia="宋体"/>
          <w:lang w:eastAsia="en-GB"/>
        </w:rPr>
        <w:t xml:space="preserve">The M-NG-RAN node shall consider the value of the received </w:t>
      </w:r>
      <w:r w:rsidRPr="0047434A">
        <w:rPr>
          <w:rFonts w:eastAsia="宋体"/>
          <w:i/>
          <w:iCs/>
          <w:lang w:eastAsia="en-GB"/>
        </w:rPr>
        <w:t xml:space="preserve">UL Coordination Information </w:t>
      </w:r>
      <w:r w:rsidRPr="0047434A">
        <w:rPr>
          <w:rFonts w:eastAsia="宋体"/>
          <w:iCs/>
          <w:lang w:eastAsia="en-GB"/>
        </w:rPr>
        <w:t>IE</w:t>
      </w:r>
      <w:r w:rsidRPr="0047434A">
        <w:rPr>
          <w:rFonts w:eastAsia="宋体"/>
          <w:lang w:eastAsia="en-GB"/>
        </w:rPr>
        <w:t xml:space="preserve"> valid until reception of a new update of the IE for the same UE.  The </w:t>
      </w:r>
      <w:r w:rsidRPr="0047434A">
        <w:rPr>
          <w:rFonts w:eastAsia="宋体"/>
          <w:snapToGrid w:val="0"/>
          <w:lang w:eastAsia="en-GB"/>
        </w:rPr>
        <w:t>M-NG-RAN node</w:t>
      </w:r>
      <w:r w:rsidRPr="0047434A">
        <w:rPr>
          <w:rFonts w:eastAsia="宋体"/>
          <w:lang w:eastAsia="en-GB"/>
        </w:rPr>
        <w:t xml:space="preserve"> shall consider the value of the received </w:t>
      </w:r>
      <w:r w:rsidRPr="0047434A">
        <w:rPr>
          <w:rFonts w:eastAsia="宋体"/>
          <w:i/>
          <w:iCs/>
          <w:lang w:eastAsia="en-GB"/>
        </w:rPr>
        <w:t>DL Coordination Information</w:t>
      </w:r>
      <w:r w:rsidRPr="0047434A">
        <w:rPr>
          <w:rFonts w:eastAsia="宋体"/>
          <w:i/>
          <w:snapToGrid w:val="0"/>
          <w:lang w:eastAsia="en-GB"/>
        </w:rPr>
        <w:t xml:space="preserve"> </w:t>
      </w:r>
      <w:r w:rsidRPr="0047434A">
        <w:rPr>
          <w:rFonts w:eastAsia="宋体"/>
          <w:snapToGrid w:val="0"/>
          <w:lang w:eastAsia="en-GB"/>
        </w:rPr>
        <w:t>IE</w:t>
      </w:r>
      <w:r w:rsidRPr="0047434A">
        <w:rPr>
          <w:rFonts w:eastAsia="宋体"/>
          <w:lang w:eastAsia="en-GB"/>
        </w:rPr>
        <w:t xml:space="preserve"> valid until reception of a new update of the IE for the same UE. If the</w:t>
      </w:r>
      <w:r w:rsidRPr="0047434A">
        <w:rPr>
          <w:rFonts w:eastAsia="宋体"/>
          <w:i/>
          <w:lang w:eastAsia="en-GB"/>
        </w:rPr>
        <w:t xml:space="preserve"> E-UTRA Coordination Assistance Information</w:t>
      </w:r>
      <w:r w:rsidRPr="0047434A">
        <w:rPr>
          <w:rFonts w:eastAsia="宋体"/>
          <w:lang w:eastAsia="en-GB"/>
        </w:rPr>
        <w:t xml:space="preserve"> IE or the </w:t>
      </w:r>
      <w:r w:rsidRPr="0047434A">
        <w:rPr>
          <w:rFonts w:eastAsia="宋体"/>
          <w:i/>
          <w:lang w:eastAsia="en-GB"/>
        </w:rPr>
        <w:t>NR Coordination Assistance Information</w:t>
      </w:r>
      <w:r w:rsidRPr="0047434A">
        <w:rPr>
          <w:rFonts w:eastAsia="宋体"/>
          <w:lang w:eastAsia="en-GB"/>
        </w:rPr>
        <w:t xml:space="preserve"> IE is contained in the </w:t>
      </w:r>
      <w:r w:rsidRPr="0047434A">
        <w:rPr>
          <w:rFonts w:eastAsia="宋体"/>
          <w:i/>
          <w:lang w:eastAsia="ja-JP"/>
        </w:rPr>
        <w:t>MR-DC Resource Coordination Information</w:t>
      </w:r>
      <w:r w:rsidRPr="0047434A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47434A">
        <w:rPr>
          <w:rFonts w:eastAsia="宋体"/>
          <w:lang w:eastAsia="en-GB"/>
        </w:rPr>
        <w:t xml:space="preserve">to determine further coordination of resource utilisation between the </w:t>
      </w:r>
      <w:r w:rsidRPr="0047434A">
        <w:rPr>
          <w:rFonts w:eastAsia="宋体"/>
          <w:snapToGrid w:val="0"/>
          <w:lang w:eastAsia="en-GB"/>
        </w:rPr>
        <w:t>M-NG-RAN node</w:t>
      </w:r>
      <w:r w:rsidRPr="0047434A">
        <w:rPr>
          <w:rFonts w:eastAsia="宋体"/>
          <w:lang w:eastAsia="en-GB"/>
        </w:rPr>
        <w:t xml:space="preserve"> and the </w:t>
      </w:r>
      <w:r w:rsidRPr="0047434A">
        <w:rPr>
          <w:rFonts w:eastAsia="宋体"/>
          <w:snapToGrid w:val="0"/>
          <w:lang w:eastAsia="en-GB"/>
        </w:rPr>
        <w:t>S-NG-RAN node</w:t>
      </w:r>
      <w:r w:rsidRPr="0047434A">
        <w:rPr>
          <w:rFonts w:eastAsia="宋体"/>
          <w:lang w:eastAsia="en-GB"/>
        </w:rPr>
        <w:t>.</w:t>
      </w:r>
    </w:p>
    <w:p w14:paraId="56369C86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>T</w:t>
      </w:r>
      <w:r w:rsidRPr="0047434A">
        <w:rPr>
          <w:rFonts w:eastAsia="宋体" w:hint="eastAsia"/>
          <w:lang w:eastAsia="en-GB"/>
        </w:rPr>
        <w:t xml:space="preserve">he </w:t>
      </w:r>
      <w:r w:rsidRPr="0047434A">
        <w:rPr>
          <w:rFonts w:eastAsia="宋体"/>
          <w:snapToGrid w:val="0"/>
          <w:lang w:eastAsia="zh-CN"/>
        </w:rPr>
        <w:t>S-NG-RAN node</w:t>
      </w:r>
      <w:r w:rsidRPr="0047434A">
        <w:rPr>
          <w:rFonts w:eastAsia="宋体"/>
          <w:snapToGrid w:val="0"/>
          <w:lang w:eastAsia="en-GB"/>
        </w:rPr>
        <w:t xml:space="preserve"> </w:t>
      </w:r>
      <w:r w:rsidRPr="0047434A">
        <w:rPr>
          <w:rFonts w:eastAsia="宋体" w:hint="eastAsia"/>
          <w:lang w:eastAsia="en-GB"/>
        </w:rPr>
        <w:t xml:space="preserve">may </w:t>
      </w:r>
      <w:r w:rsidRPr="0047434A">
        <w:rPr>
          <w:rFonts w:eastAsia="宋体"/>
          <w:lang w:eastAsia="en-GB"/>
        </w:rPr>
        <w:t>include f</w:t>
      </w:r>
      <w:r w:rsidRPr="0047434A">
        <w:rPr>
          <w:rFonts w:eastAsia="宋体" w:hint="eastAsia"/>
          <w:lang w:eastAsia="en-GB"/>
        </w:rPr>
        <w:t xml:space="preserve">or each bearer in the </w:t>
      </w:r>
      <w:r w:rsidRPr="0047434A">
        <w:rPr>
          <w:rFonts w:eastAsia="宋体"/>
          <w:i/>
          <w:lang w:eastAsia="ja-JP"/>
        </w:rPr>
        <w:t xml:space="preserve">DRBs </w:t>
      </w:r>
      <w:proofErr w:type="gramStart"/>
      <w:r w:rsidRPr="0047434A">
        <w:rPr>
          <w:rFonts w:eastAsia="宋体"/>
          <w:i/>
          <w:lang w:eastAsia="ja-JP"/>
        </w:rPr>
        <w:t>To</w:t>
      </w:r>
      <w:proofErr w:type="gramEnd"/>
      <w:r w:rsidRPr="0047434A">
        <w:rPr>
          <w:rFonts w:eastAsia="宋体"/>
          <w:i/>
          <w:lang w:eastAsia="ja-JP"/>
        </w:rPr>
        <w:t xml:space="preserve"> Be Setup List</w:t>
      </w:r>
      <w:r w:rsidRPr="0047434A">
        <w:rPr>
          <w:rFonts w:eastAsia="宋体" w:hint="eastAsia"/>
          <w:lang w:eastAsia="en-GB"/>
        </w:rPr>
        <w:t xml:space="preserve"> IE</w:t>
      </w:r>
      <w:r w:rsidRPr="0047434A">
        <w:rPr>
          <w:rFonts w:eastAsia="宋体"/>
          <w:lang w:eastAsia="en-GB"/>
        </w:rPr>
        <w:t xml:space="preserve"> in the </w:t>
      </w:r>
      <w:r w:rsidRPr="0047434A">
        <w:rPr>
          <w:rFonts w:eastAsia="宋体"/>
          <w:lang w:eastAsia="zh-CN"/>
        </w:rPr>
        <w:t>S-NODE ADDITION REQUEST ACKNOWLEDGE</w:t>
      </w:r>
      <w:r w:rsidRPr="0047434A">
        <w:rPr>
          <w:rFonts w:eastAsia="宋体"/>
          <w:lang w:eastAsia="en-GB"/>
        </w:rPr>
        <w:t xml:space="preserve"> message</w:t>
      </w:r>
      <w:r w:rsidRPr="0047434A">
        <w:rPr>
          <w:rFonts w:eastAsia="宋体" w:hint="eastAsia"/>
          <w:lang w:eastAsia="en-GB"/>
        </w:rPr>
        <w:t xml:space="preserve"> the </w:t>
      </w:r>
      <w:r w:rsidRPr="0047434A">
        <w:rPr>
          <w:rFonts w:eastAsia="宋体" w:hint="eastAsia"/>
          <w:i/>
          <w:lang w:eastAsia="en-GB"/>
        </w:rPr>
        <w:t xml:space="preserve">PDCP SN Length </w:t>
      </w:r>
      <w:r w:rsidRPr="0047434A">
        <w:rPr>
          <w:rFonts w:eastAsia="宋体" w:hint="eastAsia"/>
          <w:lang w:eastAsia="en-GB"/>
        </w:rPr>
        <w:t xml:space="preserve">IE to indicate the PDCP SN length for that </w:t>
      </w:r>
      <w:r w:rsidRPr="0047434A">
        <w:rPr>
          <w:rFonts w:eastAsia="宋体"/>
          <w:lang w:eastAsia="en-GB"/>
        </w:rPr>
        <w:t>DRB</w:t>
      </w:r>
      <w:r w:rsidRPr="0047434A">
        <w:rPr>
          <w:rFonts w:eastAsia="宋体" w:hint="eastAsia"/>
          <w:lang w:eastAsia="en-GB"/>
        </w:rPr>
        <w:t>.</w:t>
      </w:r>
    </w:p>
    <w:p w14:paraId="081F9474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lang w:eastAsia="en-GB"/>
        </w:rPr>
        <w:t>S-NG-RAN node UE XnAP ID</w:t>
      </w:r>
      <w:r w:rsidRPr="0047434A">
        <w:rPr>
          <w:rFonts w:eastAsia="宋体"/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14:paraId="3E8EDC77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lastRenderedPageBreak/>
        <w:t xml:space="preserve">If the S-NODE ADDITION REQUEST message contains the </w:t>
      </w:r>
      <w:r w:rsidRPr="0047434A">
        <w:rPr>
          <w:rFonts w:eastAsia="宋体"/>
          <w:i/>
          <w:lang w:eastAsia="en-GB"/>
        </w:rPr>
        <w:t xml:space="preserve">PDCP SN Length </w:t>
      </w:r>
      <w:r w:rsidRPr="0047434A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47434A">
        <w:rPr>
          <w:rFonts w:eastAsia="宋体"/>
          <w:snapToGrid w:val="0"/>
          <w:lang w:eastAsia="zh-CN"/>
        </w:rPr>
        <w:t>.</w:t>
      </w:r>
    </w:p>
    <w:p w14:paraId="09AC8F29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val="en-US" w:eastAsia="en-GB"/>
        </w:rPr>
        <w:t xml:space="preserve">If the S-NODE ADDITION REQUEST message contains the </w:t>
      </w:r>
      <w:r w:rsidRPr="0047434A">
        <w:rPr>
          <w:rFonts w:eastAsia="宋体"/>
          <w:i/>
          <w:lang w:eastAsia="ja-JP"/>
        </w:rPr>
        <w:t>SN Addition Trigger Indication</w:t>
      </w:r>
      <w:r w:rsidRPr="0047434A">
        <w:rPr>
          <w:rFonts w:eastAsia="宋体"/>
          <w:i/>
          <w:lang w:eastAsia="en-GB"/>
        </w:rPr>
        <w:t xml:space="preserve"> </w:t>
      </w:r>
      <w:r w:rsidRPr="0047434A">
        <w:rPr>
          <w:rFonts w:eastAsia="宋体"/>
          <w:lang w:eastAsia="en-GB"/>
        </w:rPr>
        <w:t>IE</w:t>
      </w:r>
      <w:r w:rsidRPr="0047434A">
        <w:rPr>
          <w:rFonts w:eastAsia="宋体"/>
          <w:lang w:val="en-US" w:eastAsia="en-GB"/>
        </w:rPr>
        <w:t xml:space="preserve">, the S-NG-RAN node shall include the </w:t>
      </w:r>
      <w:r w:rsidRPr="0047434A">
        <w:rPr>
          <w:rFonts w:eastAsia="宋体"/>
          <w:i/>
          <w:lang w:val="en-US" w:eastAsia="en-GB"/>
        </w:rPr>
        <w:t xml:space="preserve">RRC </w:t>
      </w:r>
      <w:proofErr w:type="spellStart"/>
      <w:r w:rsidRPr="0047434A">
        <w:rPr>
          <w:rFonts w:eastAsia="宋体"/>
          <w:i/>
          <w:lang w:val="en-US" w:eastAsia="en-GB"/>
        </w:rPr>
        <w:t>config</w:t>
      </w:r>
      <w:proofErr w:type="spellEnd"/>
      <w:r w:rsidRPr="0047434A">
        <w:rPr>
          <w:rFonts w:eastAsia="宋体"/>
          <w:i/>
          <w:lang w:val="en-US" w:eastAsia="en-GB"/>
        </w:rPr>
        <w:t xml:space="preserve"> indication</w:t>
      </w:r>
      <w:r w:rsidRPr="0047434A">
        <w:rPr>
          <w:rFonts w:eastAsia="宋体"/>
          <w:lang w:val="en-US" w:eastAsia="en-GB"/>
        </w:rPr>
        <w:t xml:space="preserve"> IE in the S-NODE ADDITION REQUEST ACKNOWLEDGE message to inform the M-NG-RAN node if the S-NG-RAN node applied full or delta configuration, as specified in TS 37.340 [8].</w:t>
      </w:r>
    </w:p>
    <w:p w14:paraId="3BFCC7C6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bCs/>
          <w:lang w:eastAsia="ja-JP"/>
        </w:rPr>
        <w:t xml:space="preserve">If the S-NODE ADDITION REQUEST message contains the </w:t>
      </w:r>
      <w:bookmarkStart w:id="31" w:name="_Hlk528073448"/>
      <w:r w:rsidRPr="0047434A">
        <w:rPr>
          <w:rFonts w:eastAsia="宋体"/>
          <w:bCs/>
          <w:i/>
          <w:lang w:eastAsia="ja-JP"/>
        </w:rPr>
        <w:t>S-NG-RAN node Maximum Integrity Protected Data Rate</w:t>
      </w:r>
      <w:r w:rsidRPr="0047434A">
        <w:rPr>
          <w:rFonts w:eastAsia="宋体"/>
          <w:bCs/>
          <w:lang w:eastAsia="ja-JP"/>
        </w:rPr>
        <w:t xml:space="preserve"> </w:t>
      </w:r>
      <w:r w:rsidRPr="0047434A">
        <w:rPr>
          <w:rFonts w:eastAsia="宋体"/>
          <w:bCs/>
          <w:i/>
          <w:lang w:eastAsia="ja-JP"/>
        </w:rPr>
        <w:t xml:space="preserve">Uplink </w:t>
      </w:r>
      <w:r w:rsidRPr="0047434A">
        <w:rPr>
          <w:rFonts w:eastAsia="宋体"/>
          <w:bCs/>
          <w:lang w:eastAsia="ja-JP"/>
        </w:rPr>
        <w:t>IE</w:t>
      </w:r>
      <w:bookmarkEnd w:id="31"/>
      <w:r w:rsidRPr="0047434A">
        <w:rPr>
          <w:rFonts w:eastAsia="宋体"/>
          <w:bCs/>
          <w:lang w:eastAsia="ja-JP"/>
        </w:rPr>
        <w:t xml:space="preserve"> or the </w:t>
      </w:r>
      <w:r w:rsidRPr="0047434A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47434A">
        <w:rPr>
          <w:rFonts w:eastAsia="宋体"/>
          <w:bCs/>
          <w:lang w:eastAsia="ja-JP"/>
        </w:rPr>
        <w:t>IE, the</w:t>
      </w:r>
      <w:r w:rsidRPr="0047434A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14:paraId="6B88D364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Indication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47434A">
        <w:rPr>
          <w:rFonts w:eastAsia="宋体"/>
          <w:i/>
          <w:lang w:eastAsia="en-GB"/>
        </w:rPr>
        <w:t>PDU Session Resources To Be Setup List</w:t>
      </w:r>
      <w:r w:rsidRPr="0047434A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47434A">
        <w:rPr>
          <w:rFonts w:eastAsia="宋体"/>
          <w:i/>
          <w:lang w:eastAsia="zh-CN"/>
        </w:rPr>
        <w:t>Security Result</w:t>
      </w:r>
      <w:r w:rsidRPr="0047434A">
        <w:rPr>
          <w:rFonts w:eastAsia="宋体"/>
          <w:lang w:eastAsia="zh-CN"/>
        </w:rPr>
        <w:t xml:space="preserve"> IE in the </w:t>
      </w:r>
      <w:r w:rsidRPr="0047434A">
        <w:rPr>
          <w:rFonts w:eastAsia="宋体"/>
          <w:i/>
          <w:lang w:eastAsia="en-GB"/>
        </w:rPr>
        <w:t>PDU Session Resource Setup Response Info – SN terminated</w:t>
      </w:r>
      <w:r w:rsidRPr="0047434A">
        <w:rPr>
          <w:rFonts w:eastAsia="Calibri Light"/>
          <w:lang w:eastAsia="en-GB"/>
        </w:rPr>
        <w:t xml:space="preserve"> IE.</w:t>
      </w:r>
    </w:p>
    <w:p w14:paraId="7B2282B5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2" w:name="_Hlk4425499"/>
      <w:r w:rsidRPr="0047434A">
        <w:rPr>
          <w:rFonts w:eastAsia="Calibri Light"/>
          <w:lang w:eastAsia="en-GB"/>
        </w:rPr>
        <w:t xml:space="preserve">the DRBs that it establishes for </w:t>
      </w:r>
      <w:bookmarkEnd w:id="32"/>
      <w:r w:rsidRPr="0047434A">
        <w:rPr>
          <w:rFonts w:eastAsia="Calibri Light"/>
          <w:lang w:eastAsia="en-GB"/>
        </w:rPr>
        <w:t xml:space="preserve">the concerned PDU session, except if the </w:t>
      </w:r>
      <w:r w:rsidRPr="0047434A">
        <w:rPr>
          <w:rFonts w:eastAsia="Calibri Light"/>
          <w:i/>
          <w:lang w:eastAsia="en-GB"/>
        </w:rPr>
        <w:t>Split Session Indicator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and set to "split", in which case it shall perform user plane integrity protection or ciphering according to the information in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Calibri Light"/>
          <w:i/>
          <w:lang w:eastAsia="en-GB"/>
        </w:rPr>
        <w:t>.</w:t>
      </w:r>
      <w:r w:rsidRPr="0047434A">
        <w:rPr>
          <w:rFonts w:eastAsia="Calibri Light"/>
          <w:lang w:eastAsia="en-GB"/>
        </w:rPr>
        <w:t xml:space="preserve"> </w:t>
      </w:r>
      <w:r w:rsidRPr="0047434A">
        <w:rPr>
          <w:rFonts w:eastAsia="宋体"/>
          <w:lang w:eastAsia="zh-CN"/>
        </w:rPr>
        <w:t xml:space="preserve">If the S-NG-RAN node is an ng-eNB, it shall reject all PDU sessions for which the </w:t>
      </w:r>
      <w:r w:rsidRPr="0047434A">
        <w:rPr>
          <w:rFonts w:eastAsia="宋体"/>
          <w:i/>
          <w:lang w:eastAsia="zh-CN"/>
        </w:rPr>
        <w:t>Integrity Protection Indication</w:t>
      </w:r>
      <w:r w:rsidRPr="0047434A">
        <w:rPr>
          <w:rFonts w:eastAsia="宋体"/>
          <w:lang w:eastAsia="zh-CN"/>
        </w:rPr>
        <w:t xml:space="preserve"> IE is set to "required"</w:t>
      </w:r>
      <w:r w:rsidRPr="0047434A">
        <w:rPr>
          <w:rFonts w:eastAsia="Calibri Light"/>
          <w:lang w:eastAsia="en-GB"/>
        </w:rPr>
        <w:t xml:space="preserve"> as specified in TS 33.501 [28]</w:t>
      </w:r>
      <w:r w:rsidRPr="0047434A">
        <w:rPr>
          <w:rFonts w:eastAsia="宋体"/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7434A">
        <w:rPr>
          <w:rFonts w:eastAsia="宋体"/>
          <w:i/>
          <w:lang w:eastAsia="zh-CN"/>
        </w:rPr>
        <w:t>Integrity Protection Indication</w:t>
      </w:r>
      <w:r w:rsidRPr="0047434A">
        <w:rPr>
          <w:rFonts w:eastAsia="宋体"/>
          <w:lang w:eastAsia="zh-CN"/>
        </w:rPr>
        <w:t xml:space="preserve"> IE is set to "preferred".</w:t>
      </w:r>
    </w:p>
    <w:p w14:paraId="75FD62CB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The S-NG-RAN node may include the </w:t>
      </w:r>
      <w:r w:rsidRPr="0047434A">
        <w:rPr>
          <w:rFonts w:eastAsia="宋体"/>
          <w:i/>
          <w:lang w:eastAsia="en-GB"/>
        </w:rPr>
        <w:t xml:space="preserve">Location Information at S-NODE </w:t>
      </w:r>
      <w:r w:rsidRPr="0047434A">
        <w:rPr>
          <w:rFonts w:eastAsia="宋体"/>
          <w:lang w:eastAsia="en-GB"/>
        </w:rPr>
        <w:t xml:space="preserve">IE </w:t>
      </w:r>
      <w:r w:rsidRPr="0047434A">
        <w:rPr>
          <w:rFonts w:eastAsia="宋体"/>
          <w:lang w:eastAsia="ja-JP"/>
        </w:rPr>
        <w:t xml:space="preserve">in the </w:t>
      </w:r>
      <w:r w:rsidRPr="0047434A">
        <w:rPr>
          <w:rFonts w:eastAsia="宋体"/>
          <w:lang w:eastAsia="en-GB"/>
        </w:rPr>
        <w:t>S-NODE ADDITION REQUEST ACKNOWLEDGE</w:t>
      </w:r>
      <w:r w:rsidRPr="0047434A">
        <w:rPr>
          <w:rFonts w:eastAsia="宋体"/>
          <w:lang w:eastAsia="ja-JP"/>
        </w:rPr>
        <w:t xml:space="preserve"> message</w:t>
      </w:r>
      <w:r w:rsidRPr="0047434A">
        <w:rPr>
          <w:rFonts w:eastAsia="宋体"/>
          <w:lang w:eastAsia="en-GB"/>
        </w:rPr>
        <w:t>, if respective information is available at the S-NG-RAN node.</w:t>
      </w:r>
    </w:p>
    <w:p w14:paraId="14C40E7E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lang w:eastAsia="en-GB"/>
        </w:rPr>
        <w:t>Location Information at S-NODE Reporting</w:t>
      </w:r>
      <w:r w:rsidRPr="0047434A">
        <w:rPr>
          <w:rFonts w:eastAsia="宋体"/>
          <w:lang w:eastAsia="en-GB"/>
        </w:rPr>
        <w:t xml:space="preserve"> IE set to "</w:t>
      </w:r>
      <w:proofErr w:type="spellStart"/>
      <w:r w:rsidRPr="0047434A">
        <w:rPr>
          <w:rFonts w:eastAsia="宋体"/>
          <w:lang w:eastAsia="en-GB"/>
        </w:rPr>
        <w:t>pscell</w:t>
      </w:r>
      <w:proofErr w:type="spellEnd"/>
      <w:r w:rsidRPr="0047434A">
        <w:rPr>
          <w:rFonts w:eastAsia="宋体"/>
          <w:lang w:eastAsia="en-GB"/>
        </w:rPr>
        <w:t xml:space="preserve">" is included in the S-NODE ADDITION REQUEST, the S-NG-RAN node shall, start providing information about the current location of the UE. If the </w:t>
      </w:r>
      <w:r w:rsidRPr="0047434A">
        <w:rPr>
          <w:rFonts w:eastAsia="宋体"/>
          <w:i/>
          <w:lang w:eastAsia="en-GB"/>
        </w:rPr>
        <w:t xml:space="preserve">Location Information at S-NODE </w:t>
      </w:r>
      <w:r w:rsidRPr="0047434A">
        <w:rPr>
          <w:rFonts w:eastAsia="宋体"/>
          <w:lang w:eastAsia="en-GB"/>
        </w:rPr>
        <w:t>IE is included in the S-NODE ADDITION REQUEST ACKNOWLEDGE, the M-NG-RAN node shall store the included information so that it may be transferred towards the AMF.</w:t>
      </w:r>
    </w:p>
    <w:p w14:paraId="406CBE48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Default DRB Allowed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 and set to “true”, the</w:t>
      </w:r>
      <w:r w:rsidRPr="0047434A">
        <w:rPr>
          <w:rFonts w:eastAsia="宋体" w:cs="Arial"/>
          <w:lang w:eastAsia="en-GB"/>
        </w:rPr>
        <w:t xml:space="preserve"> S-</w:t>
      </w:r>
      <w:r w:rsidRPr="0047434A">
        <w:rPr>
          <w:rFonts w:eastAsia="宋体" w:cs="Arial"/>
          <w:lang w:eastAsia="zh-CN"/>
        </w:rPr>
        <w:t>NG-RAN node</w:t>
      </w:r>
      <w:r w:rsidRPr="0047434A">
        <w:rPr>
          <w:rFonts w:eastAsia="宋体" w:cs="Arial"/>
          <w:lang w:eastAsia="en-GB"/>
        </w:rPr>
        <w:t xml:space="preserve"> may configure the default DRB for the PDU session.</w:t>
      </w:r>
    </w:p>
    <w:p w14:paraId="26CCA713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lang w:eastAsia="zh-CN"/>
        </w:rPr>
        <w:t>S-NODE ADDITION REQUEST ACKNOWLEDGE message</w:t>
      </w:r>
      <w:r w:rsidRPr="0047434A">
        <w:rPr>
          <w:rFonts w:eastAsia="宋体"/>
          <w:lang w:eastAsia="en-GB"/>
        </w:rPr>
        <w:t xml:space="preserve"> includes the </w:t>
      </w:r>
      <w:r w:rsidRPr="0047434A">
        <w:rPr>
          <w:rFonts w:eastAsia="Batang"/>
          <w:i/>
          <w:lang w:eastAsia="ja-JP"/>
        </w:rPr>
        <w:t>DRB IDs taken into use</w:t>
      </w:r>
      <w:r w:rsidRPr="0047434A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1432525B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 w:cs="Arial"/>
          <w:lang w:eastAsia="ja-JP"/>
        </w:rPr>
        <w:t xml:space="preserve">If </w:t>
      </w:r>
      <w:r w:rsidRPr="0047434A">
        <w:rPr>
          <w:rFonts w:eastAsia="宋体" w:cs="Arial"/>
          <w:i/>
          <w:lang w:eastAsia="ja-JP"/>
        </w:rPr>
        <w:t>Trace Activation</w:t>
      </w:r>
      <w:r w:rsidRPr="0047434A">
        <w:rPr>
          <w:rFonts w:eastAsia="宋体" w:cs="Arial"/>
          <w:lang w:eastAsia="ja-JP"/>
        </w:rPr>
        <w:t xml:space="preserve"> IE has previously been received for this UE, it shall be included in the </w:t>
      </w:r>
      <w:r w:rsidRPr="0047434A">
        <w:rPr>
          <w:rFonts w:eastAsia="宋体"/>
          <w:lang w:val="en-US" w:eastAsia="en-GB"/>
        </w:rPr>
        <w:t>S-NODE ADDITION REQUEST</w:t>
      </w:r>
      <w:r w:rsidRPr="0047434A">
        <w:rPr>
          <w:rFonts w:eastAsia="宋体" w:cs="Arial"/>
          <w:lang w:eastAsia="ja-JP"/>
        </w:rPr>
        <w:t xml:space="preserve"> message</w:t>
      </w:r>
      <w:r w:rsidRPr="0047434A">
        <w:rPr>
          <w:rFonts w:eastAsia="宋体"/>
          <w:snapToGrid w:val="0"/>
          <w:lang w:eastAsia="en-GB"/>
        </w:rPr>
        <w:t xml:space="preserve">. If the </w:t>
      </w:r>
      <w:r w:rsidRPr="0047434A">
        <w:rPr>
          <w:rFonts w:eastAsia="Batang"/>
          <w:i/>
          <w:iCs/>
          <w:lang w:eastAsia="en-GB"/>
        </w:rPr>
        <w:t>Trace Activation</w:t>
      </w:r>
      <w:r w:rsidRPr="0047434A">
        <w:rPr>
          <w:rFonts w:eastAsia="Batang"/>
          <w:lang w:eastAsia="en-GB"/>
        </w:rPr>
        <w:t xml:space="preserve"> IE</w:t>
      </w:r>
      <w:r w:rsidRPr="0047434A">
        <w:rPr>
          <w:rFonts w:eastAsia="宋体"/>
          <w:snapToGrid w:val="0"/>
          <w:lang w:eastAsia="en-GB"/>
        </w:rPr>
        <w:t xml:space="preserve"> is included in the </w:t>
      </w:r>
      <w:r w:rsidRPr="0047434A">
        <w:rPr>
          <w:rFonts w:eastAsia="宋体"/>
          <w:lang w:val="en-US" w:eastAsia="en-GB"/>
        </w:rPr>
        <w:t xml:space="preserve">S-NODE ADDITION REQUEST </w:t>
      </w:r>
      <w:r w:rsidRPr="0047434A">
        <w:rPr>
          <w:rFonts w:eastAsia="宋体"/>
          <w:snapToGrid w:val="0"/>
          <w:lang w:eastAsia="en-GB"/>
        </w:rPr>
        <w:t>message, the S-NG-RAN node shall, if supported, initiate the requested trace function as described in TS 32.422 [23].</w:t>
      </w:r>
    </w:p>
    <w:p w14:paraId="698E275A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/>
          <w:snapToGrid w:val="0"/>
          <w:lang w:eastAsia="ja-JP"/>
        </w:rPr>
        <w:t xml:space="preserve">The </w:t>
      </w:r>
      <w:r w:rsidRPr="0047434A">
        <w:rPr>
          <w:rFonts w:eastAsia="宋体"/>
          <w:lang w:eastAsia="en-GB"/>
        </w:rPr>
        <w:t>M-NG-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may request the </w:t>
      </w:r>
      <w:r w:rsidRPr="0047434A">
        <w:rPr>
          <w:rFonts w:eastAsia="宋体"/>
          <w:lang w:eastAsia="en-GB"/>
        </w:rPr>
        <w:t>S-NG-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to configure the SRB3 by including the </w:t>
      </w:r>
      <w:r w:rsidRPr="0047434A">
        <w:rPr>
          <w:rFonts w:eastAsia="宋体"/>
          <w:i/>
          <w:iCs/>
          <w:snapToGrid w:val="0"/>
          <w:lang w:eastAsia="ja-JP"/>
        </w:rPr>
        <w:t>Requested Fast MCG recovery via SRB3</w:t>
      </w:r>
      <w:r w:rsidRPr="0047434A">
        <w:rPr>
          <w:rFonts w:eastAsia="宋体"/>
          <w:snapToGrid w:val="0"/>
          <w:lang w:eastAsia="ja-JP"/>
        </w:rPr>
        <w:t xml:space="preserve"> IE in the </w:t>
      </w:r>
      <w:r w:rsidRPr="0047434A">
        <w:rPr>
          <w:rFonts w:eastAsia="宋体"/>
          <w:lang w:eastAsia="en-GB"/>
        </w:rPr>
        <w:t>S-NODE ADDITION REQUEST</w:t>
      </w:r>
      <w:r w:rsidRPr="0047434A">
        <w:rPr>
          <w:rFonts w:eastAsia="宋体"/>
          <w:snapToGrid w:val="0"/>
          <w:lang w:eastAsia="ja-JP"/>
        </w:rPr>
        <w:t xml:space="preserve"> message. The </w:t>
      </w:r>
      <w:r w:rsidRPr="0047434A">
        <w:rPr>
          <w:rFonts w:eastAsia="宋体"/>
          <w:lang w:eastAsia="en-GB"/>
        </w:rPr>
        <w:t>S-NG-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may include the </w:t>
      </w:r>
      <w:r w:rsidRPr="0047434A">
        <w:rPr>
          <w:rFonts w:eastAsia="宋体"/>
          <w:i/>
          <w:iCs/>
          <w:lang w:eastAsia="ja-JP"/>
        </w:rPr>
        <w:t xml:space="preserve">Available fast MCG recovery via SRB3 </w:t>
      </w:r>
      <w:r w:rsidRPr="0047434A">
        <w:rPr>
          <w:rFonts w:eastAsia="宋体"/>
          <w:snapToGrid w:val="0"/>
          <w:lang w:eastAsia="ja-JP"/>
        </w:rPr>
        <w:t xml:space="preserve">IE in the </w:t>
      </w:r>
      <w:r w:rsidRPr="0047434A">
        <w:rPr>
          <w:rFonts w:eastAsia="宋体"/>
          <w:lang w:eastAsia="en-GB"/>
        </w:rPr>
        <w:t>S-NODE ADDITION REQUEST</w:t>
      </w:r>
      <w:r w:rsidRPr="0047434A">
        <w:rPr>
          <w:rFonts w:eastAsia="宋体"/>
          <w:snapToGrid w:val="0"/>
          <w:lang w:eastAsia="ja-JP"/>
        </w:rPr>
        <w:t xml:space="preserve"> </w:t>
      </w:r>
      <w:r w:rsidRPr="0047434A">
        <w:rPr>
          <w:rFonts w:eastAsia="宋体"/>
          <w:lang w:eastAsia="ja-JP"/>
        </w:rPr>
        <w:t>ACKNOWLEDGE</w:t>
      </w:r>
      <w:r w:rsidRPr="0047434A">
        <w:rPr>
          <w:rFonts w:eastAsia="宋体"/>
          <w:snapToGrid w:val="0"/>
          <w:lang w:eastAsia="ja-JP"/>
        </w:rPr>
        <w:t xml:space="preserve"> message to indicate that the SRB3 is enabled.</w:t>
      </w:r>
    </w:p>
    <w:p w14:paraId="0D888DAD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iCs/>
          <w:lang w:eastAsia="zh-CN"/>
        </w:rPr>
        <w:t>QoS Monitoring Request</w:t>
      </w:r>
      <w:r w:rsidRPr="0047434A">
        <w:rPr>
          <w:rFonts w:eastAsia="宋体"/>
          <w:lang w:eastAsia="en-GB"/>
        </w:rPr>
        <w:t xml:space="preserve"> IE is included in the </w:t>
      </w:r>
      <w:r w:rsidRPr="0047434A">
        <w:rPr>
          <w:rFonts w:eastAsia="宋体"/>
          <w:i/>
          <w:lang w:eastAsia="zh-CN"/>
        </w:rPr>
        <w:t>QoS Flow Level QoS Parameters</w:t>
      </w:r>
      <w:r w:rsidRPr="0047434A">
        <w:rPr>
          <w:rFonts w:eastAsia="宋体"/>
          <w:lang w:eastAsia="zh-CN"/>
        </w:rPr>
        <w:t xml:space="preserve"> </w:t>
      </w:r>
      <w:r w:rsidRPr="0047434A">
        <w:rPr>
          <w:rFonts w:eastAsia="宋体"/>
          <w:iCs/>
          <w:lang w:eastAsia="en-GB"/>
        </w:rPr>
        <w:t xml:space="preserve">IE </w:t>
      </w:r>
      <w:r w:rsidRPr="0047434A">
        <w:rPr>
          <w:rFonts w:eastAsia="宋体"/>
          <w:lang w:eastAsia="en-GB"/>
        </w:rPr>
        <w:t xml:space="preserve">for a QoS flow contained in the </w:t>
      </w:r>
      <w:r w:rsidRPr="0047434A">
        <w:rPr>
          <w:rFonts w:eastAsia="宋体"/>
          <w:i/>
          <w:lang w:eastAsia="en-GB"/>
        </w:rPr>
        <w:t>DRBs To Be Setup List</w:t>
      </w:r>
      <w:r w:rsidRPr="0047434A">
        <w:rPr>
          <w:rFonts w:eastAsia="宋体"/>
          <w:lang w:eastAsia="en-GB"/>
        </w:rPr>
        <w:t xml:space="preserve"> IE of the </w:t>
      </w:r>
      <w:r w:rsidRPr="0047434A">
        <w:rPr>
          <w:rFonts w:eastAsia="宋体"/>
          <w:i/>
          <w:lang w:eastAsia="en-GB"/>
        </w:rPr>
        <w:t>PDU Session Resource Setup Info – MN terminated</w:t>
      </w:r>
      <w:r w:rsidRPr="0047434A">
        <w:rPr>
          <w:rFonts w:eastAsia="宋体"/>
          <w:lang w:eastAsia="en-GB"/>
        </w:rPr>
        <w:t xml:space="preserve"> IE, the S-NG-RAN node shall, if supported, use it to configure lower layers for the purpose of delay measurement and QoS monitoring as specified in TS 23.501 [7]. </w:t>
      </w:r>
    </w:p>
    <w:p w14:paraId="4AAFE17E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/>
          <w:lang w:eastAsia="ja-JP"/>
        </w:rPr>
        <w:lastRenderedPageBreak/>
        <w:t xml:space="preserve">For each QoS flow which has been successfully established in the S-NG-RAN node, </w:t>
      </w: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iCs/>
          <w:lang w:eastAsia="zh-CN"/>
        </w:rPr>
        <w:t>QoS Monitoring Request</w:t>
      </w:r>
      <w:r w:rsidRPr="0047434A">
        <w:rPr>
          <w:rFonts w:eastAsia="宋体"/>
          <w:lang w:eastAsia="en-GB"/>
        </w:rPr>
        <w:t xml:space="preserve"> IE was included in the </w:t>
      </w:r>
      <w:r w:rsidRPr="0047434A">
        <w:rPr>
          <w:rFonts w:eastAsia="宋体"/>
          <w:i/>
          <w:lang w:eastAsia="zh-CN"/>
        </w:rPr>
        <w:t>QoS Flow Level QoS Parameters</w:t>
      </w:r>
      <w:r w:rsidRPr="0047434A">
        <w:rPr>
          <w:rFonts w:eastAsia="宋体"/>
          <w:lang w:eastAsia="zh-CN"/>
        </w:rPr>
        <w:t xml:space="preserve"> </w:t>
      </w:r>
      <w:r w:rsidRPr="0047434A">
        <w:rPr>
          <w:rFonts w:eastAsia="宋体"/>
          <w:iCs/>
          <w:lang w:eastAsia="en-GB"/>
        </w:rPr>
        <w:t xml:space="preserve">IE contained </w:t>
      </w:r>
      <w:r w:rsidRPr="0047434A">
        <w:rPr>
          <w:rFonts w:eastAsia="Calibri Light"/>
          <w:lang w:eastAsia="en-GB"/>
        </w:rPr>
        <w:t xml:space="preserve">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宋体"/>
          <w:lang w:eastAsia="en-GB"/>
        </w:rPr>
        <w:t xml:space="preserve">, the S-NG-RAN node shall store this information, and, if supported, perform delay measurement and QoS monitoring as specified in TS 23.501 [7]. In case such a QoS flow is included in the </w:t>
      </w:r>
      <w:r w:rsidRPr="0047434A">
        <w:rPr>
          <w:rFonts w:eastAsia="宋体"/>
          <w:i/>
          <w:lang w:eastAsia="en-GB"/>
        </w:rPr>
        <w:t xml:space="preserve">DRBs </w:t>
      </w:r>
      <w:proofErr w:type="gramStart"/>
      <w:r w:rsidRPr="0047434A">
        <w:rPr>
          <w:rFonts w:eastAsia="宋体"/>
          <w:i/>
          <w:lang w:eastAsia="en-GB"/>
        </w:rPr>
        <w:t>To</w:t>
      </w:r>
      <w:proofErr w:type="gramEnd"/>
      <w:r w:rsidRPr="0047434A">
        <w:rPr>
          <w:rFonts w:eastAsia="宋体"/>
          <w:i/>
          <w:lang w:eastAsia="en-GB"/>
        </w:rPr>
        <w:t xml:space="preserve"> Be Setup List</w:t>
      </w:r>
      <w:r w:rsidRPr="0047434A">
        <w:rPr>
          <w:rFonts w:eastAsia="宋体"/>
          <w:lang w:eastAsia="en-GB"/>
        </w:rPr>
        <w:t xml:space="preserve"> IE of the </w:t>
      </w:r>
      <w:r w:rsidRPr="0047434A">
        <w:rPr>
          <w:rFonts w:eastAsia="宋体"/>
          <w:i/>
          <w:lang w:eastAsia="en-GB"/>
        </w:rPr>
        <w:t>PDU Session Resource Setup Response Info – SN terminated</w:t>
      </w:r>
      <w:r w:rsidRPr="0047434A">
        <w:rPr>
          <w:rFonts w:eastAsia="宋体"/>
          <w:lang w:eastAsia="en-GB"/>
        </w:rPr>
        <w:t xml:space="preserve"> IE, the M-NG-RAN node shall, if supported, use it to configure lower layers for the purpose of delay measurement and QoS monitoring.</w:t>
      </w:r>
    </w:p>
    <w:p w14:paraId="586A68BA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47434A">
        <w:rPr>
          <w:rFonts w:eastAsia="宋体"/>
          <w:b/>
          <w:lang w:eastAsia="en-GB"/>
        </w:rPr>
        <w:t>Interactions with the S-NG-RAN node Reconfiguration Completion procedure:</w:t>
      </w:r>
    </w:p>
    <w:p w14:paraId="05408C21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 xml:space="preserve">If the S-NG-RAN node admits at least one PDU session resource, the S-NG-RAN node shall start the timer </w:t>
      </w:r>
      <w:proofErr w:type="spellStart"/>
      <w:r w:rsidRPr="0047434A">
        <w:rPr>
          <w:rFonts w:eastAsia="宋体"/>
          <w:lang w:eastAsia="en-GB"/>
        </w:rPr>
        <w:t>TXn</w:t>
      </w:r>
      <w:r w:rsidRPr="0047434A">
        <w:rPr>
          <w:rFonts w:eastAsia="宋体"/>
          <w:vertAlign w:val="subscript"/>
          <w:lang w:eastAsia="en-GB"/>
        </w:rPr>
        <w:t>DCoverall</w:t>
      </w:r>
      <w:proofErr w:type="spellEnd"/>
      <w:r w:rsidRPr="0047434A">
        <w:rPr>
          <w:rFonts w:eastAsia="宋体"/>
          <w:lang w:eastAsia="en-GB"/>
        </w:rPr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47434A">
        <w:rPr>
          <w:rFonts w:eastAsia="宋体"/>
          <w:lang w:eastAsia="en-GB"/>
        </w:rPr>
        <w:t>TXn</w:t>
      </w:r>
      <w:r w:rsidRPr="0047434A">
        <w:rPr>
          <w:rFonts w:eastAsia="宋体"/>
          <w:vertAlign w:val="subscript"/>
          <w:lang w:eastAsia="en-GB"/>
        </w:rPr>
        <w:t>DCoverall</w:t>
      </w:r>
      <w:proofErr w:type="spellEnd"/>
      <w:r w:rsidRPr="0047434A">
        <w:rPr>
          <w:rFonts w:eastAsia="宋体"/>
          <w:lang w:eastAsia="en-GB"/>
        </w:rPr>
        <w:t>.</w:t>
      </w:r>
    </w:p>
    <w:p w14:paraId="184C7853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47434A">
        <w:rPr>
          <w:rFonts w:eastAsia="宋体"/>
          <w:b/>
          <w:lang w:eastAsia="zh-CN"/>
        </w:rPr>
        <w:t>Interaction with the Activity Notification procedure</w:t>
      </w:r>
    </w:p>
    <w:p w14:paraId="04207416" w14:textId="42B597A6" w:rsidR="00E57FB2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 w:rsidRPr="0047434A">
        <w:rPr>
          <w:rFonts w:eastAsia="宋体"/>
          <w:lang w:eastAsia="zh-CN"/>
        </w:rPr>
        <w:t xml:space="preserve">Upon receiving an </w:t>
      </w:r>
      <w:r w:rsidRPr="0047434A">
        <w:rPr>
          <w:rFonts w:eastAsia="宋体"/>
          <w:lang w:eastAsia="en-GB"/>
        </w:rPr>
        <w:t xml:space="preserve">S-NODE ADDITION REQUEST message containing the </w:t>
      </w:r>
      <w:r w:rsidRPr="0047434A">
        <w:rPr>
          <w:rFonts w:eastAsia="宋体"/>
          <w:i/>
          <w:lang w:eastAsia="zh-CN"/>
        </w:rPr>
        <w:t>Desired Activity Notification Level</w:t>
      </w:r>
      <w:r w:rsidRPr="0047434A">
        <w:rPr>
          <w:rFonts w:eastAsia="宋体"/>
          <w:lang w:eastAsia="zh-CN"/>
        </w:rPr>
        <w:t xml:space="preserve"> IE, the </w:t>
      </w:r>
      <w:r w:rsidRPr="0047434A">
        <w:rPr>
          <w:rFonts w:eastAsia="宋体"/>
          <w:lang w:eastAsia="en-GB"/>
        </w:rPr>
        <w:t xml:space="preserve">S-NG-RAN node </w:t>
      </w:r>
      <w:r w:rsidRPr="0047434A">
        <w:rPr>
          <w:rFonts w:eastAsia="宋体"/>
          <w:lang w:eastAsia="zh-CN"/>
        </w:rPr>
        <w:t xml:space="preserve">shall, if supported, </w:t>
      </w:r>
      <w:r w:rsidRPr="0047434A">
        <w:rPr>
          <w:rFonts w:eastAsia="宋体"/>
          <w:lang w:eastAsia="en-GB"/>
        </w:rPr>
        <w:t xml:space="preserve">use this information to decide whether to trigger subsequent </w:t>
      </w:r>
      <w:r w:rsidRPr="0047434A">
        <w:rPr>
          <w:rFonts w:eastAsia="宋体"/>
          <w:lang w:eastAsia="zh-CN"/>
        </w:rPr>
        <w:t>Activation Notification procedures according to the requested notification level.</w:t>
      </w:r>
    </w:p>
    <w:p w14:paraId="1915B391" w14:textId="77777777" w:rsidR="008C1057" w:rsidRPr="0047434A" w:rsidRDefault="008C1057" w:rsidP="004743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55902BC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396E0DE" w14:textId="77777777" w:rsidR="00E50DB6" w:rsidRPr="00FD0425" w:rsidRDefault="00E50DB6" w:rsidP="00E50DB6">
      <w:pPr>
        <w:pStyle w:val="4"/>
      </w:pPr>
      <w:r w:rsidRPr="00FD0425">
        <w:t>9.1.1.1</w:t>
      </w:r>
      <w:r w:rsidRPr="00FD0425">
        <w:tab/>
        <w:t>HANDOVER REQUEST</w:t>
      </w:r>
    </w:p>
    <w:p w14:paraId="3E3D8588" w14:textId="77777777" w:rsidR="00E50DB6" w:rsidRPr="00FD0425" w:rsidRDefault="00E50DB6" w:rsidP="00E50DB6">
      <w:r w:rsidRPr="00FD0425">
        <w:t>This message is sent by the source NG-RAN node to the target NG-RAN node to request the preparation of resources for a handover.</w:t>
      </w:r>
    </w:p>
    <w:p w14:paraId="593886ED" w14:textId="77777777" w:rsidR="00E50DB6" w:rsidRPr="00FD0425" w:rsidRDefault="00E50DB6" w:rsidP="00E50DB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50DB6" w:rsidRPr="00FD0425" w14:paraId="68B43BC4" w14:textId="77777777" w:rsidTr="00670F81">
        <w:tc>
          <w:tcPr>
            <w:tcW w:w="2578" w:type="dxa"/>
          </w:tcPr>
          <w:p w14:paraId="689D07BD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bookmarkStart w:id="33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3ECF19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39BF26F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B06C01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B2C60D8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8C0953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4E7A3D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33"/>
      <w:tr w:rsidR="00E50DB6" w:rsidRPr="00FD0425" w14:paraId="08F6B704" w14:textId="77777777" w:rsidTr="00670F81">
        <w:tc>
          <w:tcPr>
            <w:tcW w:w="2578" w:type="dxa"/>
          </w:tcPr>
          <w:p w14:paraId="6565C49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3AE6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B634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679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2F744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C2E8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25C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6E7FFC6" w14:textId="77777777" w:rsidTr="00670F81">
        <w:tc>
          <w:tcPr>
            <w:tcW w:w="2578" w:type="dxa"/>
          </w:tcPr>
          <w:p w14:paraId="7BD7BC6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E631B0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1189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D7D40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EDBB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3294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8156B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A7D3BA4" w14:textId="77777777" w:rsidTr="00670F81">
        <w:tc>
          <w:tcPr>
            <w:tcW w:w="2578" w:type="dxa"/>
          </w:tcPr>
          <w:p w14:paraId="0D4C14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142A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57AA8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3517E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E2576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0C30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669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59978F40" w14:textId="77777777" w:rsidTr="00670F81">
        <w:tc>
          <w:tcPr>
            <w:tcW w:w="2578" w:type="dxa"/>
          </w:tcPr>
          <w:p w14:paraId="0165AB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4795A9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95BEF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CB896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62B55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DD4352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7215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6F8A5274" w14:textId="77777777" w:rsidTr="00670F81">
        <w:tc>
          <w:tcPr>
            <w:tcW w:w="2578" w:type="dxa"/>
          </w:tcPr>
          <w:p w14:paraId="265F795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7BFF34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596E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A21A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649334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40BBB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EAA5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2AE4B5BC" w14:textId="77777777" w:rsidTr="00670F81">
        <w:tc>
          <w:tcPr>
            <w:tcW w:w="2578" w:type="dxa"/>
          </w:tcPr>
          <w:p w14:paraId="288A0D7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33B2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66CA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F822FA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6B9E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4D7D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C9AC5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1E7B7E8A" w14:textId="77777777" w:rsidTr="00670F81">
        <w:tc>
          <w:tcPr>
            <w:tcW w:w="2578" w:type="dxa"/>
          </w:tcPr>
          <w:p w14:paraId="231CAF0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E72C50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FD8D9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2C95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683127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D67DC8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8438EF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88CF0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944DEEF" w14:textId="77777777" w:rsidTr="00670F81">
        <w:tc>
          <w:tcPr>
            <w:tcW w:w="2578" w:type="dxa"/>
          </w:tcPr>
          <w:p w14:paraId="02B227B0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A93D3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9E3C4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7A48D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D495C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77B986" w14:textId="77777777" w:rsidR="00E50DB6" w:rsidRPr="00FD0425" w:rsidRDefault="00E50DB6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615271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48A70C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57C0E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0999B2C" w14:textId="77777777" w:rsidTr="00670F81">
        <w:tc>
          <w:tcPr>
            <w:tcW w:w="2578" w:type="dxa"/>
          </w:tcPr>
          <w:p w14:paraId="322932FE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1960E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BC97A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128EB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493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B655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B1BE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53375767" w14:textId="77777777" w:rsidTr="00670F81">
        <w:tc>
          <w:tcPr>
            <w:tcW w:w="2578" w:type="dxa"/>
          </w:tcPr>
          <w:p w14:paraId="0FE2BA4F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121B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B8BD0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9961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F3F6E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CAF7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34FF6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1DDA59C1" w14:textId="77777777" w:rsidTr="00670F81">
        <w:tc>
          <w:tcPr>
            <w:tcW w:w="2578" w:type="dxa"/>
          </w:tcPr>
          <w:p w14:paraId="0D20F8CA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4F5263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BC7D4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39187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56BB9B0" w14:textId="77777777" w:rsidR="00E50DB6" w:rsidRPr="00FD0425" w:rsidDel="00482791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BF5A7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FE9D0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791B66CA" w14:textId="77777777" w:rsidTr="00670F81">
        <w:tc>
          <w:tcPr>
            <w:tcW w:w="2578" w:type="dxa"/>
          </w:tcPr>
          <w:p w14:paraId="5CB1F689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24BD32A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F0D39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21FD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9BB9E9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F145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D1F0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915EF2E" w14:textId="77777777" w:rsidTr="00670F81">
        <w:tc>
          <w:tcPr>
            <w:tcW w:w="2578" w:type="dxa"/>
          </w:tcPr>
          <w:p w14:paraId="2B435622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14C2E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ADDBC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D61E5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B55D0F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</w:t>
            </w:r>
            <w:r w:rsidRPr="00FD0425">
              <w:rPr>
                <w:lang w:eastAsia="ja-JP"/>
              </w:rPr>
              <w:lastRenderedPageBreak/>
              <w:t>per PDU Session Resource;</w:t>
            </w:r>
          </w:p>
          <w:p w14:paraId="663F18E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AC43F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74B75A7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2433DA5" w14:textId="77777777" w:rsidTr="00670F81">
        <w:tc>
          <w:tcPr>
            <w:tcW w:w="2578" w:type="dxa"/>
          </w:tcPr>
          <w:p w14:paraId="198585DD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26D34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7366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55B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0CA03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16C7B2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BCB6E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C240F8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588D25E" w14:textId="77777777" w:rsidTr="00670F81">
        <w:tc>
          <w:tcPr>
            <w:tcW w:w="2578" w:type="dxa"/>
          </w:tcPr>
          <w:p w14:paraId="68A0845B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10297B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B830D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9FBB32" w14:textId="77777777" w:rsidR="00E50DB6" w:rsidRPr="00FD0425" w:rsidRDefault="00E50DB6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3DD456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BD65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559F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BDA27FB" w14:textId="77777777" w:rsidTr="00670F81">
        <w:tc>
          <w:tcPr>
            <w:tcW w:w="2578" w:type="dxa"/>
          </w:tcPr>
          <w:p w14:paraId="6CFB02C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4A5EF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F104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A000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D20B40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A88C46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37C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8C1057" w:rsidRPr="00FD0425" w14:paraId="143508C6" w14:textId="77777777" w:rsidTr="00F511CB">
        <w:tc>
          <w:tcPr>
            <w:tcW w:w="2578" w:type="dxa"/>
          </w:tcPr>
          <w:p w14:paraId="084D8A9B" w14:textId="77777777" w:rsidR="008C1057" w:rsidRPr="00FD0425" w:rsidRDefault="008C1057" w:rsidP="00F511C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1CB0320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43998D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666F2B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64C3A042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E7E36F" w14:textId="77777777" w:rsidR="008C1057" w:rsidRPr="00FD0425" w:rsidRDefault="008C1057" w:rsidP="00F511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0D02E6" w14:textId="77777777" w:rsidR="008C1057" w:rsidRPr="00FD0425" w:rsidRDefault="008C1057" w:rsidP="00F511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7B7D" w:rsidRPr="00FD0425" w14:paraId="7E9D0768" w14:textId="77777777" w:rsidTr="00670F81">
        <w:trPr>
          <w:ins w:id="34" w:author="CATT" w:date="2020-02-07T15:09:00Z"/>
        </w:trPr>
        <w:tc>
          <w:tcPr>
            <w:tcW w:w="2578" w:type="dxa"/>
          </w:tcPr>
          <w:p w14:paraId="7DC3ACE1" w14:textId="4722272B" w:rsidR="00AB7B7D" w:rsidRPr="00FD0425" w:rsidRDefault="00AB7B7D" w:rsidP="00670F81">
            <w:pPr>
              <w:pStyle w:val="TAL"/>
              <w:ind w:left="113"/>
              <w:rPr>
                <w:ins w:id="35" w:author="CATT" w:date="2020-02-07T15:09:00Z"/>
                <w:lang w:eastAsia="zh-CN"/>
              </w:rPr>
            </w:pPr>
            <w:ins w:id="36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56CC22C8" w14:textId="04457ABC" w:rsidR="00AB7B7D" w:rsidRPr="00FD0425" w:rsidRDefault="00AB7B7D" w:rsidP="00670F81">
            <w:pPr>
              <w:pStyle w:val="TAL"/>
              <w:rPr>
                <w:ins w:id="37" w:author="CATT" w:date="2020-02-07T15:09:00Z"/>
                <w:lang w:eastAsia="zh-CN"/>
              </w:rPr>
            </w:pPr>
            <w:ins w:id="38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705F33D6" w14:textId="77777777" w:rsidR="00AB7B7D" w:rsidRPr="00FD0425" w:rsidRDefault="00AB7B7D" w:rsidP="00670F81">
            <w:pPr>
              <w:pStyle w:val="TAL"/>
              <w:rPr>
                <w:ins w:id="39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0F548923" w14:textId="7882372A" w:rsidR="00AB7B7D" w:rsidRPr="00FD0425" w:rsidRDefault="00AB7B7D" w:rsidP="00670F81">
            <w:pPr>
              <w:pStyle w:val="TAL"/>
              <w:rPr>
                <w:ins w:id="40" w:author="CATT" w:date="2020-02-07T15:09:00Z"/>
                <w:lang w:eastAsia="zh-CN"/>
              </w:rPr>
            </w:pPr>
            <w:ins w:id="41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391DC8E0" w14:textId="77777777" w:rsidR="00AB7B7D" w:rsidRPr="00FD0425" w:rsidRDefault="00AB7B7D" w:rsidP="00670F81">
            <w:pPr>
              <w:pStyle w:val="TAL"/>
              <w:rPr>
                <w:ins w:id="42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46B005F4" w14:textId="6F73ABB2" w:rsidR="00AB7B7D" w:rsidRPr="00FD0425" w:rsidRDefault="00E23F34" w:rsidP="00670F81">
            <w:pPr>
              <w:pStyle w:val="TAC"/>
              <w:rPr>
                <w:ins w:id="43" w:author="CATT" w:date="2020-02-07T15:09:00Z"/>
                <w:lang w:eastAsia="zh-CN"/>
              </w:rPr>
            </w:pPr>
            <w:ins w:id="44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9E12D8A" w14:textId="438EB7F0" w:rsidR="00AB7B7D" w:rsidRPr="00FD0425" w:rsidRDefault="00E23F34" w:rsidP="00670F81">
            <w:pPr>
              <w:pStyle w:val="TAC"/>
              <w:rPr>
                <w:ins w:id="45" w:author="CATT" w:date="2020-02-07T15:09:00Z"/>
                <w:lang w:eastAsia="zh-CN"/>
              </w:rPr>
            </w:pPr>
            <w:ins w:id="46" w:author="CATT" w:date="2020-02-07T15:10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E50DB6" w:rsidRPr="00FD0425" w14:paraId="1F361943" w14:textId="77777777" w:rsidTr="00670F81">
        <w:tc>
          <w:tcPr>
            <w:tcW w:w="2578" w:type="dxa"/>
          </w:tcPr>
          <w:p w14:paraId="4B3C907D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D7FF01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2B672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1C65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C3031F" w14:textId="77777777" w:rsidR="00E50DB6" w:rsidRPr="00FD0425" w:rsidRDefault="00E50DB6" w:rsidP="00670F81">
            <w:pPr>
              <w:pStyle w:val="TAL"/>
            </w:pPr>
          </w:p>
        </w:tc>
        <w:tc>
          <w:tcPr>
            <w:tcW w:w="1080" w:type="dxa"/>
          </w:tcPr>
          <w:p w14:paraId="725B9E5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D666E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1035E274" w14:textId="77777777" w:rsidTr="00670F81">
        <w:tc>
          <w:tcPr>
            <w:tcW w:w="2578" w:type="dxa"/>
          </w:tcPr>
          <w:p w14:paraId="7973F069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DADA8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DC2D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941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4CB1A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192A1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F3133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42378734" w14:textId="77777777" w:rsidTr="00670F81">
        <w:tc>
          <w:tcPr>
            <w:tcW w:w="2578" w:type="dxa"/>
          </w:tcPr>
          <w:p w14:paraId="7E3D4711" w14:textId="77777777" w:rsidR="00E50DB6" w:rsidRPr="00FD0425" w:rsidRDefault="00E50DB6" w:rsidP="00670F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FDC499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000DC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D890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A1E7D1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B1303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92D66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392EF072" w14:textId="77777777" w:rsidTr="00670F81">
        <w:tc>
          <w:tcPr>
            <w:tcW w:w="2578" w:type="dxa"/>
          </w:tcPr>
          <w:p w14:paraId="674ABDAA" w14:textId="77777777" w:rsidR="00E50DB6" w:rsidRPr="00FD0425" w:rsidRDefault="00E50DB6" w:rsidP="00670F8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95B128D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E3855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007F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EBE7E0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F495B9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0BE3D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23E6D690" w14:textId="77777777" w:rsidTr="00670F81">
        <w:tc>
          <w:tcPr>
            <w:tcW w:w="2578" w:type="dxa"/>
          </w:tcPr>
          <w:p w14:paraId="58CB076D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E8BB6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6A8AA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6FF7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C93524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8EDD2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95884AF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50DB6" w:rsidRPr="00FD0425" w14:paraId="09951D78" w14:textId="77777777" w:rsidTr="00670F81">
        <w:tc>
          <w:tcPr>
            <w:tcW w:w="2578" w:type="dxa"/>
          </w:tcPr>
          <w:p w14:paraId="69C2137F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72F06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7CEC7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87DA8" w14:textId="77777777" w:rsidR="00E50DB6" w:rsidRPr="00FD0425" w:rsidRDefault="00E50DB6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349432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A17C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1153E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D899E7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8434F" w14:textId="77777777" w:rsidR="00E50DB6" w:rsidRDefault="00E50DB6" w:rsidP="00E50DB6">
      <w:pPr>
        <w:rPr>
          <w:ins w:id="47" w:author="CATT" w:date="2020-02-27T13:06:00Z"/>
          <w:rFonts w:eastAsia="宋体"/>
          <w:lang w:eastAsia="zh-CN"/>
        </w:rPr>
      </w:pPr>
    </w:p>
    <w:p w14:paraId="5E6CB164" w14:textId="77777777" w:rsidR="00446B19" w:rsidRPr="00216270" w:rsidRDefault="00446B19" w:rsidP="00446B19">
      <w:pPr>
        <w:overflowPunct w:val="0"/>
        <w:autoSpaceDE w:val="0"/>
        <w:autoSpaceDN w:val="0"/>
        <w:adjustRightInd w:val="0"/>
        <w:textAlignment w:val="baseline"/>
        <w:rPr>
          <w:ins w:id="48" w:author="CATT" w:date="2020-02-27T13:06:00Z"/>
          <w:rFonts w:eastAsia="Times New Roman"/>
          <w:lang w:eastAsia="en-GB"/>
        </w:rPr>
      </w:pPr>
      <w:ins w:id="49" w:author="CATT" w:date="2020-02-27T13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assigned criticality of the UE Radio </w:t>
        </w:r>
        <w:proofErr w:type="spellStart"/>
        <w:r>
          <w:rPr>
            <w:lang w:eastAsia="zh-CN"/>
          </w:rPr>
          <w:t>Capbility</w:t>
        </w:r>
        <w:proofErr w:type="spellEnd"/>
        <w:r>
          <w:rPr>
            <w:lang w:eastAsia="zh-CN"/>
          </w:rPr>
          <w:t xml:space="preserve"> ID in all related messages is FFS.</w:t>
        </w:r>
      </w:ins>
    </w:p>
    <w:p w14:paraId="0E7AFA14" w14:textId="77777777" w:rsidR="008B4DCD" w:rsidRDefault="008B4DCD" w:rsidP="004B5490">
      <w:pPr>
        <w:pStyle w:val="FirstChange"/>
        <w:rPr>
          <w:lang w:eastAsia="zh-CN"/>
        </w:rPr>
      </w:pPr>
    </w:p>
    <w:p w14:paraId="6C121587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2100C9C" w14:textId="77777777" w:rsidR="004C7B74" w:rsidRPr="00FD0425" w:rsidRDefault="004C7B74" w:rsidP="004C7B74">
      <w:pPr>
        <w:pStyle w:val="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CC0A665" w14:textId="77777777" w:rsidR="004C7B74" w:rsidRPr="00FD0425" w:rsidRDefault="004C7B74" w:rsidP="004C7B7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35BC55EC" w14:textId="77777777" w:rsidR="004C7B74" w:rsidRPr="00FD0425" w:rsidRDefault="004C7B74" w:rsidP="004C7B7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C7B74" w:rsidRPr="00FD0425" w14:paraId="3BD88226" w14:textId="77777777" w:rsidTr="00E23F34">
        <w:tc>
          <w:tcPr>
            <w:tcW w:w="2576" w:type="dxa"/>
          </w:tcPr>
          <w:p w14:paraId="1539018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B38E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EC2F8F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D61006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731661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2529E9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C5AF06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C7B74" w:rsidRPr="00FD0425" w14:paraId="6B20D167" w14:textId="77777777" w:rsidTr="00E23F34">
        <w:tc>
          <w:tcPr>
            <w:tcW w:w="2576" w:type="dxa"/>
          </w:tcPr>
          <w:p w14:paraId="7C05C72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B59A0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E2D23D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A843E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740E0C9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FC54E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51687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2E8FE3E7" w14:textId="77777777" w:rsidTr="00E23F34">
        <w:tc>
          <w:tcPr>
            <w:tcW w:w="2576" w:type="dxa"/>
          </w:tcPr>
          <w:p w14:paraId="650E3D2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4CC7D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ACE82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F1176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1CDEBB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9998AD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145CE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6B160FBE" w14:textId="77777777" w:rsidTr="00E23F34">
        <w:tc>
          <w:tcPr>
            <w:tcW w:w="2576" w:type="dxa"/>
          </w:tcPr>
          <w:p w14:paraId="6126D64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F6647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C77FAF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E3031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FA2F7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FCE01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2CF09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07D34A6" w14:textId="77777777" w:rsidTr="00E23F34">
        <w:tc>
          <w:tcPr>
            <w:tcW w:w="2576" w:type="dxa"/>
          </w:tcPr>
          <w:p w14:paraId="4866CBC8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A496BE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37BDC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7780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39A394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941436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8428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35F1022" w14:textId="77777777" w:rsidTr="00E23F34">
        <w:tc>
          <w:tcPr>
            <w:tcW w:w="2576" w:type="dxa"/>
          </w:tcPr>
          <w:p w14:paraId="5E59849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B408F3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C307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30A3164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915B65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101592F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BC74CA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D4376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C4ADF6B" w14:textId="77777777" w:rsidTr="00E23F34">
        <w:tc>
          <w:tcPr>
            <w:tcW w:w="2576" w:type="dxa"/>
          </w:tcPr>
          <w:p w14:paraId="20FAE9C1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4E65F4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E1787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8D82381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6D712B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F68E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BF637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58A1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69A4DBAF" w14:textId="77777777" w:rsidTr="00E23F34">
        <w:tc>
          <w:tcPr>
            <w:tcW w:w="2576" w:type="dxa"/>
          </w:tcPr>
          <w:p w14:paraId="1F69DF6B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BACD3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4087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6AC971F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62E674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3D526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9029E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93DAADC" w14:textId="77777777" w:rsidTr="00E23F34">
        <w:tc>
          <w:tcPr>
            <w:tcW w:w="2576" w:type="dxa"/>
          </w:tcPr>
          <w:p w14:paraId="748CB51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50B4DFA" w14:textId="77777777" w:rsidR="004C7B74" w:rsidRPr="00FD0425" w:rsidRDefault="004C7B74" w:rsidP="00670F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BB52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66A1A0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F757202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A38D0B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66C26C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B9DE205" w14:textId="77777777" w:rsidTr="00E23F34">
        <w:tc>
          <w:tcPr>
            <w:tcW w:w="2576" w:type="dxa"/>
          </w:tcPr>
          <w:p w14:paraId="5DD09CE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72021B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6BAFEA5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EC7AF26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9708E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3DD71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D72792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72BC7A51" w14:textId="77777777" w:rsidTr="00E23F34">
        <w:tc>
          <w:tcPr>
            <w:tcW w:w="2576" w:type="dxa"/>
          </w:tcPr>
          <w:p w14:paraId="02F4BD66" w14:textId="77777777" w:rsidR="004C7B74" w:rsidRPr="00FD0425" w:rsidRDefault="004C7B74" w:rsidP="00670F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212B4E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B26992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3188CF3E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8833B1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D7FAD3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24DD1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F437BF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7E296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407F88" w14:textId="77777777" w:rsidTr="00E23F34">
        <w:tc>
          <w:tcPr>
            <w:tcW w:w="2576" w:type="dxa"/>
          </w:tcPr>
          <w:p w14:paraId="43AD6FDC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FA91D1E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EEBB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2E353022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98456BA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FFF742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BD891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</w:p>
        </w:tc>
      </w:tr>
      <w:tr w:rsidR="004C7B74" w:rsidRPr="00FD0425" w14:paraId="7869BDE3" w14:textId="77777777" w:rsidTr="00E23F34">
        <w:tc>
          <w:tcPr>
            <w:tcW w:w="2576" w:type="dxa"/>
          </w:tcPr>
          <w:p w14:paraId="6969783E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36DBB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96976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3B013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FA9862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8D29DE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BE1F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57E33834" w14:textId="77777777" w:rsidTr="00E23F34">
        <w:tc>
          <w:tcPr>
            <w:tcW w:w="2576" w:type="dxa"/>
          </w:tcPr>
          <w:p w14:paraId="0BA6ADE5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lastRenderedPageBreak/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469EA6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22" w:type="dxa"/>
          </w:tcPr>
          <w:p w14:paraId="3E5264C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9F2288C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 w:rsidRPr="00FD0425">
              <w:rPr>
                <w:lang w:eastAsia="ja-JP"/>
              </w:rPr>
              <w:lastRenderedPageBreak/>
              <w:t>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A0A6A6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A1190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4A2E69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4AE93348" w14:textId="77777777" w:rsidTr="00E23F34">
        <w:tc>
          <w:tcPr>
            <w:tcW w:w="2576" w:type="dxa"/>
          </w:tcPr>
          <w:p w14:paraId="42EFF65C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&gt;&gt;PDU Session Resource Setup Info – SN terminated</w:t>
            </w:r>
          </w:p>
        </w:tc>
        <w:tc>
          <w:tcPr>
            <w:tcW w:w="1104" w:type="dxa"/>
          </w:tcPr>
          <w:p w14:paraId="0ACB0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FBE1FE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C19A20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E695E0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480B14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DDD96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C9A738" w14:textId="77777777" w:rsidTr="00E23F34">
        <w:tc>
          <w:tcPr>
            <w:tcW w:w="2576" w:type="dxa"/>
          </w:tcPr>
          <w:p w14:paraId="6F613136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EA9DF92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2E71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2982B5B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2C41F4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F0726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1DF8A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82E19C0" w14:textId="77777777" w:rsidTr="00E23F34">
        <w:tc>
          <w:tcPr>
            <w:tcW w:w="2576" w:type="dxa"/>
          </w:tcPr>
          <w:p w14:paraId="7720F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5703C" w14:textId="77777777" w:rsidR="004C7B74" w:rsidRPr="00FD0425" w:rsidRDefault="004C7B74" w:rsidP="00670F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4F76D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48F66D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C69BB59" w14:textId="77777777" w:rsidR="004C7B74" w:rsidRPr="00FD0425" w:rsidRDefault="004C7B74" w:rsidP="00670F81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3F450C70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FB0CFD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80DEF64" w14:textId="77777777" w:rsidTr="00E23F34">
        <w:tc>
          <w:tcPr>
            <w:tcW w:w="2576" w:type="dxa"/>
          </w:tcPr>
          <w:p w14:paraId="1B9EE4C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BB2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B48CA21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27F2CEE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EB713E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A6415A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9EFE4F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EEC5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00CC58F" w14:textId="77777777" w:rsidTr="00E23F34">
        <w:tc>
          <w:tcPr>
            <w:tcW w:w="2576" w:type="dxa"/>
          </w:tcPr>
          <w:p w14:paraId="49A5C018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C740CB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0D910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482696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A1176EC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0BF68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E6F9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33004941" w14:textId="77777777" w:rsidTr="00E23F34">
        <w:tc>
          <w:tcPr>
            <w:tcW w:w="2576" w:type="dxa"/>
          </w:tcPr>
          <w:p w14:paraId="7503CB86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2DA3C5F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EEDAEE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F5BB38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7C031330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D040DD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42FF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1F5EA60" w14:textId="77777777" w:rsidTr="00E23F34">
        <w:tc>
          <w:tcPr>
            <w:tcW w:w="2576" w:type="dxa"/>
          </w:tcPr>
          <w:p w14:paraId="2D07237F" w14:textId="77777777" w:rsidR="004C7B74" w:rsidRPr="00FD0425" w:rsidRDefault="004C7B74" w:rsidP="00670F81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05E993A9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D269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F2CDCED" w14:textId="77777777" w:rsidR="004C7B74" w:rsidRPr="00FD0425" w:rsidRDefault="004C7B74" w:rsidP="00670F81">
            <w:pPr>
              <w:pStyle w:val="TAL"/>
            </w:pPr>
            <w:r w:rsidRPr="00FD0425">
              <w:t>Global NG-RAN Cell Identity</w:t>
            </w:r>
          </w:p>
          <w:p w14:paraId="57244A16" w14:textId="77777777" w:rsidR="004C7B74" w:rsidRPr="00FD0425" w:rsidRDefault="004C7B74" w:rsidP="00670F81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3B0D9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42859E18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ECDB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E3F6C79" w14:textId="77777777" w:rsidTr="00E23F34">
        <w:tc>
          <w:tcPr>
            <w:tcW w:w="2576" w:type="dxa"/>
          </w:tcPr>
          <w:p w14:paraId="722D2E01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A4AC0FE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DAA80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F6C6FD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E0AF1B5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54E7707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4D0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7B74" w:rsidRPr="00FD0425" w14:paraId="1DE29ABA" w14:textId="77777777" w:rsidTr="00E23F34">
        <w:tc>
          <w:tcPr>
            <w:tcW w:w="2576" w:type="dxa"/>
          </w:tcPr>
          <w:p w14:paraId="223130C1" w14:textId="77777777" w:rsidR="004C7B74" w:rsidRPr="00FD0425" w:rsidRDefault="004C7B74" w:rsidP="00670F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4282A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2404165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BD93F86" w14:textId="77777777" w:rsidR="004C7B74" w:rsidRPr="00FD0425" w:rsidRDefault="004C7B74" w:rsidP="00670F81">
            <w:pPr>
              <w:pStyle w:val="TAL"/>
            </w:pPr>
            <w:r w:rsidRPr="00FD0425">
              <w:t>DRB List</w:t>
            </w:r>
          </w:p>
          <w:p w14:paraId="6866DB8F" w14:textId="77777777" w:rsidR="004C7B74" w:rsidRPr="00FD0425" w:rsidRDefault="004C7B74" w:rsidP="00670F81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D01DBA8" w14:textId="77777777" w:rsidR="004C7B74" w:rsidRPr="00FD0425" w:rsidRDefault="004C7B74" w:rsidP="00670F81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B54ACA6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70365E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D418168" w14:textId="77777777" w:rsidTr="00E23F34">
        <w:tc>
          <w:tcPr>
            <w:tcW w:w="2576" w:type="dxa"/>
          </w:tcPr>
          <w:p w14:paraId="19569E99" w14:textId="77777777" w:rsidR="004C7B74" w:rsidRPr="00FD0425" w:rsidRDefault="004C7B74" w:rsidP="00670F81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B0F22EF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EBBEC0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A5A09FB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3B3DA266" w14:textId="77777777" w:rsidR="004C7B74" w:rsidRPr="00FD0425" w:rsidRDefault="004C7B74" w:rsidP="00670F81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68BF015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</w:t>
            </w:r>
            <w:r w:rsidRPr="00FD0425">
              <w:rPr>
                <w:i/>
                <w:lang w:eastAsia="zh-CN"/>
              </w:rPr>
              <w:lastRenderedPageBreak/>
              <w:t>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18624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</w:tcPr>
          <w:p w14:paraId="12457260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5899E31" w14:textId="77777777" w:rsidTr="00E23F34">
        <w:tc>
          <w:tcPr>
            <w:tcW w:w="2576" w:type="dxa"/>
          </w:tcPr>
          <w:p w14:paraId="250E180F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14:paraId="28BDCC28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44DEE6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CC02C78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4376AC28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3AB751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5B82776" w14:textId="77777777" w:rsidR="004C7B74" w:rsidRPr="00FD0425" w:rsidRDefault="004C7B74" w:rsidP="00670F81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CE9DD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891513C" w14:textId="77777777" w:rsidTr="00E23F34">
        <w:tc>
          <w:tcPr>
            <w:tcW w:w="2576" w:type="dxa"/>
          </w:tcPr>
          <w:p w14:paraId="2B867EEA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BFAAED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0D30B9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212EEE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B6377D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1F888B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1644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19466E6" w14:textId="77777777" w:rsidTr="00E23F34">
        <w:tc>
          <w:tcPr>
            <w:tcW w:w="2576" w:type="dxa"/>
          </w:tcPr>
          <w:p w14:paraId="09E64949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62962ADE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F76D1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020575A" w14:textId="77777777" w:rsidR="004C7B74" w:rsidRPr="00FD0425" w:rsidRDefault="004C7B74" w:rsidP="00670F81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C415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47F682F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CC959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6A88DFD" w14:textId="77777777" w:rsidTr="00E23F34">
        <w:tc>
          <w:tcPr>
            <w:tcW w:w="2576" w:type="dxa"/>
          </w:tcPr>
          <w:p w14:paraId="753C6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6BFD1D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D9FC0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A7799B" w14:textId="77777777" w:rsidR="004C7B74" w:rsidRPr="00FD0425" w:rsidRDefault="004C7B74" w:rsidP="00670F81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7F104F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2457CFB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C89FD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0A88B553" w14:textId="77777777" w:rsidTr="00E23F34">
        <w:tc>
          <w:tcPr>
            <w:tcW w:w="2576" w:type="dxa"/>
          </w:tcPr>
          <w:p w14:paraId="4B5BF40F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1AEB26D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5FFC44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1AD3D5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03D50A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6B4BA19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83B37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C7B74" w:rsidRPr="00FD0425" w14:paraId="6E4592C4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38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81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7E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7B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E9C" w14:textId="77777777" w:rsidR="004C7B74" w:rsidRPr="00FD0425" w:rsidRDefault="004C7B74" w:rsidP="00670F81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7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9A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4515076" w14:textId="77777777" w:rsidTr="00E23F34">
        <w:tc>
          <w:tcPr>
            <w:tcW w:w="2576" w:type="dxa"/>
          </w:tcPr>
          <w:p w14:paraId="7E1C670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2A890AB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7C2BAF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8BCDE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26702E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04E6B4D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4E8B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C7B74" w:rsidRPr="00FD0425" w14:paraId="37CBAE0F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261" w14:textId="77777777" w:rsidR="004C7B74" w:rsidRPr="00FD0425" w:rsidRDefault="004C7B74" w:rsidP="00670F81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FF7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9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2B5" w14:textId="77777777" w:rsidR="004C7B74" w:rsidRPr="00FD0425" w:rsidRDefault="004C7B74" w:rsidP="00670F81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982" w14:textId="77777777" w:rsidR="004C7B74" w:rsidRPr="00FD0425" w:rsidRDefault="004C7B74" w:rsidP="00670F81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E87" w14:textId="77777777" w:rsidR="004C7B74" w:rsidRPr="00FD0425" w:rsidRDefault="004C7B74" w:rsidP="00670F81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3C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3F34" w:rsidRPr="00FD0425" w14:paraId="44DF5FD5" w14:textId="77777777" w:rsidTr="00E23F34">
        <w:trPr>
          <w:ins w:id="50" w:author="CATT" w:date="2020-02-07T15:1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6" w14:textId="20F35676" w:rsidR="00E23F34" w:rsidRPr="00FD0425" w:rsidRDefault="00E23F34" w:rsidP="00670F81">
            <w:pPr>
              <w:pStyle w:val="TAL"/>
              <w:rPr>
                <w:ins w:id="51" w:author="CATT" w:date="2020-02-07T15:10:00Z"/>
              </w:rPr>
            </w:pPr>
            <w:ins w:id="52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C1" w14:textId="3248A092" w:rsidR="00E23F34" w:rsidRPr="00FD0425" w:rsidRDefault="00E23F34" w:rsidP="00670F81">
            <w:pPr>
              <w:pStyle w:val="TAL"/>
              <w:rPr>
                <w:ins w:id="53" w:author="CATT" w:date="2020-02-07T15:10:00Z"/>
                <w:lang w:eastAsia="zh-CN"/>
              </w:rPr>
            </w:pPr>
            <w:ins w:id="54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05A" w14:textId="77777777" w:rsidR="00E23F34" w:rsidRPr="00FD0425" w:rsidRDefault="00E23F34" w:rsidP="00670F81">
            <w:pPr>
              <w:pStyle w:val="TAL"/>
              <w:rPr>
                <w:ins w:id="55" w:author="CATT" w:date="2020-02-07T15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4ED" w14:textId="2744C141" w:rsidR="00E23F34" w:rsidRPr="00FD0425" w:rsidRDefault="00E23F34" w:rsidP="00670F81">
            <w:pPr>
              <w:pStyle w:val="TAL"/>
              <w:rPr>
                <w:ins w:id="56" w:author="CATT" w:date="2020-02-07T15:10:00Z"/>
                <w:lang w:eastAsia="zh-CN"/>
              </w:rPr>
            </w:pPr>
            <w:ins w:id="57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D4" w14:textId="77777777" w:rsidR="00E23F34" w:rsidRPr="00FD0425" w:rsidRDefault="00E23F34" w:rsidP="00670F81">
            <w:pPr>
              <w:pStyle w:val="TAL"/>
              <w:rPr>
                <w:ins w:id="58" w:author="CATT" w:date="2020-02-07T15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F23" w14:textId="13F72694" w:rsidR="00E23F34" w:rsidRPr="00FD0425" w:rsidRDefault="00E23F34" w:rsidP="00670F81">
            <w:pPr>
              <w:pStyle w:val="TAC"/>
              <w:rPr>
                <w:ins w:id="59" w:author="CATT" w:date="2020-02-07T15:10:00Z"/>
              </w:rPr>
            </w:pPr>
            <w:ins w:id="60" w:author="CATT" w:date="2020-02-07T15:11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49F" w14:textId="0B8FB0BE" w:rsidR="00E23F34" w:rsidRPr="00FD0425" w:rsidRDefault="00E23F34" w:rsidP="00670F81">
            <w:pPr>
              <w:pStyle w:val="TAC"/>
              <w:rPr>
                <w:ins w:id="61" w:author="CATT" w:date="2020-02-07T15:10:00Z"/>
                <w:lang w:eastAsia="zh-CN"/>
              </w:rPr>
            </w:pPr>
            <w:ins w:id="62" w:author="CATT" w:date="2020-02-07T15:11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08D7F7B8" w14:textId="77777777" w:rsidR="00FB697E" w:rsidRPr="00FB697E" w:rsidRDefault="00FB697E" w:rsidP="004C7B7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B74" w:rsidRPr="00FD0425" w14:paraId="0352EC53" w14:textId="77777777" w:rsidTr="00670F81">
        <w:tc>
          <w:tcPr>
            <w:tcW w:w="3686" w:type="dxa"/>
          </w:tcPr>
          <w:p w14:paraId="2ECB0EA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FCCD0B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7B74" w:rsidRPr="00FD0425" w14:paraId="32CD0CEC" w14:textId="77777777" w:rsidTr="00670F81">
        <w:tc>
          <w:tcPr>
            <w:tcW w:w="3686" w:type="dxa"/>
          </w:tcPr>
          <w:p w14:paraId="1F40F10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96AD72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758914" w14:textId="77777777" w:rsidR="004C7B74" w:rsidRPr="00FD0425" w:rsidRDefault="004C7B74" w:rsidP="004C7B7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7B74" w:rsidRPr="00FD0425" w14:paraId="67311915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D22E" w14:textId="77777777" w:rsidR="004C7B74" w:rsidRPr="00FD0425" w:rsidRDefault="004C7B74" w:rsidP="00670F81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99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C7B74" w:rsidRPr="00FD0425" w14:paraId="263BCBFB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70C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lastRenderedPageBreak/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131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F0D143A" w14:textId="77777777" w:rsidR="004C7B74" w:rsidRPr="00FD0425" w:rsidRDefault="004C7B74" w:rsidP="004C7B74"/>
    <w:p w14:paraId="736DE89A" w14:textId="77777777" w:rsidR="00E50DB6" w:rsidRDefault="00E50DB6" w:rsidP="004B5490">
      <w:pPr>
        <w:pStyle w:val="FirstChange"/>
        <w:rPr>
          <w:lang w:eastAsia="zh-CN"/>
        </w:rPr>
      </w:pPr>
    </w:p>
    <w:p w14:paraId="43A10E6E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C23D201" w14:textId="77777777" w:rsidR="004C7B74" w:rsidRPr="00FD0425" w:rsidRDefault="004C7B74" w:rsidP="004C7B74">
      <w:pPr>
        <w:pStyle w:val="4"/>
      </w:pPr>
      <w:r w:rsidRPr="00FD0425">
        <w:t>9.2.1.13</w:t>
      </w:r>
      <w:r w:rsidRPr="00FD0425">
        <w:tab/>
        <w:t>UE Context Information Retrieve UE Context Response</w:t>
      </w:r>
    </w:p>
    <w:p w14:paraId="053C6674" w14:textId="77777777" w:rsidR="004C7B74" w:rsidRPr="00FD0425" w:rsidRDefault="004C7B74" w:rsidP="004C7B74">
      <w:r w:rsidRPr="00FD0425">
        <w:t>This IE contains the UE context information.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850"/>
        <w:gridCol w:w="993"/>
        <w:gridCol w:w="1984"/>
        <w:gridCol w:w="3402"/>
        <w:gridCol w:w="851"/>
        <w:gridCol w:w="1134"/>
        <w:tblGridChange w:id="63">
          <w:tblGrid>
            <w:gridCol w:w="2093"/>
            <w:gridCol w:w="850"/>
            <w:gridCol w:w="993"/>
            <w:gridCol w:w="1984"/>
            <w:gridCol w:w="3402"/>
            <w:gridCol w:w="851"/>
            <w:gridCol w:w="1134"/>
          </w:tblGrid>
        </w:tblGridChange>
      </w:tblGrid>
      <w:tr w:rsidR="00B66796" w:rsidRPr="00FD0425" w14:paraId="7AC692B4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773" w14:textId="77777777" w:rsidR="00B66796" w:rsidRPr="00FD0425" w:rsidRDefault="00B66796" w:rsidP="00B66796">
            <w:pPr>
              <w:pStyle w:val="TAL"/>
            </w:pPr>
            <w:r w:rsidRPr="00FD0425"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DBB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871" w14:textId="77777777" w:rsidR="00B66796" w:rsidRPr="00FD0425" w:rsidRDefault="00B66796" w:rsidP="00B667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1C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IE type and 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22B" w14:textId="77777777" w:rsidR="00B66796" w:rsidRPr="00FD0425" w:rsidRDefault="00B66796" w:rsidP="00B667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B45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BE7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Assigned Criticality</w:t>
            </w:r>
          </w:p>
        </w:tc>
      </w:tr>
      <w:tr w:rsidR="00B66796" w:rsidRPr="00FD0425" w14:paraId="5FB01BA7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E9" w14:textId="77777777" w:rsidR="00B66796" w:rsidRPr="00FD0425" w:rsidRDefault="00B66796" w:rsidP="00F511CB">
            <w:pPr>
              <w:pStyle w:val="TAL"/>
            </w:pPr>
            <w:r w:rsidRPr="00FD0425">
              <w:t>NG-C UE associated Signalling reference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E7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8E5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79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AMF UE NGAP ID</w:t>
            </w:r>
          </w:p>
          <w:p w14:paraId="40762AE9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22D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08B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72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EA2A0E3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B80" w14:textId="77777777" w:rsidR="00B66796" w:rsidRPr="00FD0425" w:rsidRDefault="00B66796" w:rsidP="00F511CB">
            <w:pPr>
              <w:pStyle w:val="TAL"/>
            </w:pPr>
            <w:r w:rsidRPr="00FD0425">
              <w:t>Signalling TNL Association Address at source NG-C side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B34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274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097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CP Transport Layer Information</w:t>
            </w:r>
          </w:p>
          <w:p w14:paraId="74AAF92A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5D2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7BD29E7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Note:</w:t>
            </w:r>
            <w:r w:rsidRPr="00FD0425">
              <w:rPr>
                <w:lang w:eastAsia="ja-JP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ja-JP"/>
              </w:rPr>
              <w:t xml:space="preserve">association </w:t>
            </w:r>
            <w:r w:rsidRPr="00FD0425">
              <w:rPr>
                <w:lang w:eastAsia="ja-JP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8358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D8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6F168A91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3D0" w14:textId="77777777" w:rsidR="00B66796" w:rsidRPr="00FD0425" w:rsidRDefault="00B66796" w:rsidP="00F511CB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5A1E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56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6B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6B8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451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83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2B7C8C3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7C8" w14:textId="77777777" w:rsidR="00B66796" w:rsidRPr="00FD0425" w:rsidRDefault="00B66796" w:rsidP="00F511CB">
            <w:pPr>
              <w:pStyle w:val="TAL"/>
            </w:pPr>
            <w:r w:rsidRPr="00FD0425">
              <w:t>AS Security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E47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D5D7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19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4481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F0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2A0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0ACFA3B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899" w14:textId="77777777" w:rsidR="00B66796" w:rsidRPr="00FD0425" w:rsidRDefault="00B66796" w:rsidP="00F511CB">
            <w:pPr>
              <w:pStyle w:val="TAL"/>
            </w:pPr>
            <w:r w:rsidRPr="00FD0425">
              <w:t>UE Aggregate Maximum Bit Rate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5C02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9E2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24E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AC6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FD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B445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66704A76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06C" w14:textId="77777777" w:rsidR="00B66796" w:rsidRPr="00FD0425" w:rsidRDefault="00B66796" w:rsidP="00F511CB">
            <w:pPr>
              <w:pStyle w:val="TAL"/>
            </w:pPr>
            <w:bookmarkStart w:id="64" w:name="_Hlk508046299"/>
            <w:r w:rsidRPr="00FD0425">
              <w:t xml:space="preserve">PDU Session Resources To </w:t>
            </w:r>
            <w:r w:rsidRPr="00B66796">
              <w:t>B</w:t>
            </w:r>
            <w:r w:rsidRPr="00FD0425">
              <w:t>e Setup List</w:t>
            </w:r>
            <w:bookmarkEnd w:id="6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540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62B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1B71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67F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5E4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BA4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046AB770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2AE" w14:textId="77777777" w:rsidR="00B66796" w:rsidRPr="00FD0425" w:rsidRDefault="00B66796" w:rsidP="00F511CB">
            <w:pPr>
              <w:pStyle w:val="TAL"/>
            </w:pPr>
            <w:r w:rsidRPr="00FD0425">
              <w:t>RRC Context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A0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300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A06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58B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B66796">
              <w:rPr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38.331[10],</w:t>
            </w:r>
            <w:r w:rsidRPr="00FD0425">
              <w:rPr>
                <w:rFonts w:hint="eastAsia"/>
                <w:lang w:eastAsia="ja-JP"/>
              </w:rPr>
              <w:t xml:space="preserve"> if the old and new serving </w:t>
            </w:r>
            <w:r w:rsidRPr="00FD0425">
              <w:rPr>
                <w:lang w:eastAsia="ja-JP"/>
              </w:rPr>
              <w:t xml:space="preserve">NG-RAN </w:t>
            </w:r>
            <w:r w:rsidRPr="00FD0425">
              <w:rPr>
                <w:rFonts w:hint="eastAsia"/>
                <w:lang w:eastAsia="ja-JP"/>
              </w:rPr>
              <w:t>nodes are gNB</w:t>
            </w:r>
            <w:r w:rsidRPr="00FD0425">
              <w:rPr>
                <w:lang w:eastAsia="ja-JP"/>
              </w:rPr>
              <w:t>s,</w:t>
            </w:r>
          </w:p>
          <w:p w14:paraId="73F64CA1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B66796">
              <w:rPr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 of TS 36.331 [14],</w:t>
            </w:r>
            <w:r w:rsidRPr="00FD0425">
              <w:rPr>
                <w:rFonts w:hint="eastAsia"/>
                <w:lang w:eastAsia="ja-JP"/>
              </w:rPr>
              <w:t xml:space="preserve"> if the old and new serving </w:t>
            </w:r>
            <w:r w:rsidRPr="00FD0425">
              <w:rPr>
                <w:lang w:eastAsia="ja-JP"/>
              </w:rPr>
              <w:t xml:space="preserve">NG-RAN </w:t>
            </w:r>
            <w:r w:rsidRPr="00FD0425">
              <w:rPr>
                <w:rFonts w:hint="eastAsia"/>
                <w:lang w:eastAsia="ja-JP"/>
              </w:rPr>
              <w:t>nodes are ng-eNB</w:t>
            </w:r>
            <w:r w:rsidRPr="00FD0425">
              <w:rPr>
                <w:lang w:eastAsia="ja-JP"/>
              </w:rPr>
              <w:t>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55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0BA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CAE6C4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E915" w14:textId="77777777" w:rsidR="00B66796" w:rsidRPr="00FD0425" w:rsidRDefault="00B66796" w:rsidP="00F511CB">
            <w:pPr>
              <w:pStyle w:val="TAL"/>
            </w:pPr>
            <w:r w:rsidRPr="00FD0425">
              <w:t>Mobility Restriction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03F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DB68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94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49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C7A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E50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7E28CFA5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3D8" w14:textId="77777777" w:rsidR="00B66796" w:rsidRPr="00FD0425" w:rsidRDefault="00B66796" w:rsidP="00F511CB">
            <w:pPr>
              <w:pStyle w:val="TAL"/>
            </w:pPr>
            <w:r w:rsidRPr="00FD0425">
              <w:t>Index to RAT/Frequency Selection Priority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ACF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BE9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2C6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5A8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79E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FCE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2686A92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6A9" w14:textId="77777777" w:rsidR="00B66796" w:rsidRPr="00FD0425" w:rsidRDefault="00B66796" w:rsidP="00F511CB">
            <w:pPr>
              <w:pStyle w:val="TAL"/>
            </w:pPr>
            <w:r w:rsidRPr="00B66796">
              <w:t>5GC Mobility Restriction List Container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CF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D8A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241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44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BE6" w14:textId="77777777" w:rsidR="00B66796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C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6796" w:rsidRPr="00FD0425" w14:paraId="49473328" w14:textId="77777777" w:rsidTr="00B66796">
        <w:trPr>
          <w:ins w:id="65" w:author="CATT" w:date="2020-04-02T09:1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743" w14:textId="77777777" w:rsidR="00B66796" w:rsidRPr="00FD0425" w:rsidRDefault="00B66796" w:rsidP="00F511CB">
            <w:pPr>
              <w:pStyle w:val="TAL"/>
              <w:rPr>
                <w:ins w:id="66" w:author="CATT" w:date="2020-04-02T09:14:00Z"/>
              </w:rPr>
            </w:pPr>
            <w:ins w:id="67" w:author="CATT" w:date="2020-04-02T09:14:00Z">
              <w:r w:rsidRPr="009F5A10">
                <w:t xml:space="preserve">UE </w:t>
              </w:r>
              <w:r>
                <w:rPr>
                  <w:rFonts w:hint="eastAsia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62F" w14:textId="77777777" w:rsidR="00B66796" w:rsidRPr="00FD0425" w:rsidRDefault="00B66796" w:rsidP="00F511CB">
            <w:pPr>
              <w:pStyle w:val="TAL"/>
              <w:rPr>
                <w:ins w:id="68" w:author="CATT" w:date="2020-04-02T09:14:00Z"/>
                <w:lang w:eastAsia="zh-CN"/>
              </w:rPr>
            </w:pPr>
            <w:ins w:id="69" w:author="CATT" w:date="2020-04-02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01AD" w14:textId="77777777" w:rsidR="00B66796" w:rsidRPr="00FD0425" w:rsidRDefault="00B66796" w:rsidP="00F511CB">
            <w:pPr>
              <w:pStyle w:val="TAL"/>
              <w:rPr>
                <w:ins w:id="70" w:author="CATT" w:date="2020-04-02T09:1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4A6E" w14:textId="77777777" w:rsidR="00B66796" w:rsidRPr="00FD0425" w:rsidRDefault="00B66796" w:rsidP="00F511CB">
            <w:pPr>
              <w:pStyle w:val="TAL"/>
              <w:rPr>
                <w:ins w:id="71" w:author="CATT" w:date="2020-04-02T09:14:00Z"/>
                <w:lang w:eastAsia="zh-CN"/>
              </w:rPr>
            </w:pPr>
            <w:ins w:id="72" w:author="CATT" w:date="2020-04-02T09:14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5C0" w14:textId="77777777" w:rsidR="00B66796" w:rsidRPr="00FD0425" w:rsidRDefault="00B66796" w:rsidP="00F511CB">
            <w:pPr>
              <w:pStyle w:val="TAL"/>
              <w:rPr>
                <w:ins w:id="73" w:author="CATT" w:date="2020-04-02T09:14:00Z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B89" w14:textId="77777777" w:rsidR="00B66796" w:rsidRPr="00FD0425" w:rsidRDefault="00B66796" w:rsidP="00F511CB">
            <w:pPr>
              <w:pStyle w:val="TAL"/>
              <w:rPr>
                <w:ins w:id="74" w:author="CATT" w:date="2020-04-02T09:14:00Z"/>
                <w:lang w:eastAsia="zh-CN"/>
              </w:rPr>
            </w:pPr>
            <w:ins w:id="75" w:author="CATT" w:date="2020-04-02T09:14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6DF" w14:textId="77777777" w:rsidR="00B66796" w:rsidRPr="00FD0425" w:rsidRDefault="00B66796" w:rsidP="00F511CB">
            <w:pPr>
              <w:pStyle w:val="TAL"/>
              <w:rPr>
                <w:ins w:id="76" w:author="CATT" w:date="2020-04-02T09:14:00Z"/>
                <w:lang w:eastAsia="zh-CN"/>
              </w:rPr>
            </w:pPr>
            <w:ins w:id="77" w:author="CATT" w:date="2020-04-02T09:14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214DFAA5" w14:textId="77777777" w:rsidR="00B66796" w:rsidRPr="00B66796" w:rsidRDefault="00B66796" w:rsidP="004C7B74">
      <w:pPr>
        <w:rPr>
          <w:rFonts w:hint="eastAsia"/>
          <w:lang w:eastAsia="zh-CN"/>
        </w:rPr>
      </w:pPr>
    </w:p>
    <w:p w14:paraId="71B18B37" w14:textId="77777777" w:rsidR="00E50DB6" w:rsidRDefault="00E50DB6" w:rsidP="004B5490">
      <w:pPr>
        <w:pStyle w:val="FirstChange"/>
        <w:rPr>
          <w:lang w:eastAsia="zh-CN"/>
        </w:rPr>
      </w:pPr>
    </w:p>
    <w:p w14:paraId="418C1109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F229AEE" w14:textId="77777777" w:rsidR="00F96BF8" w:rsidRPr="009F5A10" w:rsidRDefault="00F96BF8" w:rsidP="00F96BF8">
      <w:pPr>
        <w:pStyle w:val="4"/>
        <w:rPr>
          <w:ins w:id="78" w:author="CATT" w:date="2020-02-07T15:01:00Z"/>
          <w:rFonts w:eastAsia="Batang"/>
        </w:rPr>
      </w:pPr>
      <w:ins w:id="79" w:author="CATT" w:date="2020-02-07T15:01:00Z">
        <w:r w:rsidRPr="009F5A10">
          <w:rPr>
            <w:rFonts w:eastAsia="Batang"/>
          </w:rPr>
          <w:lastRenderedPageBreak/>
          <w:t>9.</w:t>
        </w:r>
        <w:r>
          <w:rPr>
            <w:rFonts w:eastAsia="Batang"/>
          </w:rPr>
          <w:t>2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  <w:r>
          <w:rPr>
            <w:rFonts w:cs="Arial" w:hint="eastAsia"/>
            <w:lang w:eastAsia="zh-CN"/>
          </w:rPr>
          <w:t xml:space="preserve">Radio </w:t>
        </w:r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2D9E716E" w14:textId="77777777" w:rsidR="00F96BF8" w:rsidRPr="009F5A10" w:rsidRDefault="00F96BF8" w:rsidP="00F96BF8">
      <w:pPr>
        <w:rPr>
          <w:ins w:id="80" w:author="CATT" w:date="2020-02-07T15:01:00Z"/>
          <w:lang w:eastAsia="zh-CN"/>
        </w:rPr>
      </w:pPr>
      <w:ins w:id="81" w:author="CATT" w:date="2020-02-07T15:01:00Z">
        <w:r w:rsidRPr="009F5A10">
          <w:t xml:space="preserve">This IE contains UE Capability </w:t>
        </w:r>
        <w:r>
          <w:t>ID as defined in TS 23.003 [22]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6BF8" w:rsidRPr="009F5A10" w14:paraId="72275BB9" w14:textId="77777777" w:rsidTr="00670F81">
        <w:trPr>
          <w:ins w:id="82" w:author="CATT" w:date="2020-02-07T15:01:00Z"/>
        </w:trPr>
        <w:tc>
          <w:tcPr>
            <w:tcW w:w="2448" w:type="dxa"/>
          </w:tcPr>
          <w:p w14:paraId="3272620D" w14:textId="77777777" w:rsidR="00F96BF8" w:rsidRPr="009F5A10" w:rsidRDefault="00F96BF8" w:rsidP="00670F81">
            <w:pPr>
              <w:pStyle w:val="TAH"/>
              <w:rPr>
                <w:ins w:id="83" w:author="CATT" w:date="2020-02-07T15:01:00Z"/>
                <w:rFonts w:cs="Arial"/>
                <w:lang w:eastAsia="ja-JP"/>
              </w:rPr>
            </w:pPr>
            <w:ins w:id="84" w:author="CATT" w:date="2020-02-07T15:01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286570" w14:textId="77777777" w:rsidR="00F96BF8" w:rsidRPr="009F5A10" w:rsidRDefault="00F96BF8" w:rsidP="00670F81">
            <w:pPr>
              <w:pStyle w:val="TAH"/>
              <w:rPr>
                <w:ins w:id="85" w:author="CATT" w:date="2020-02-07T15:01:00Z"/>
                <w:rFonts w:cs="Arial"/>
                <w:lang w:eastAsia="ja-JP"/>
              </w:rPr>
            </w:pPr>
            <w:ins w:id="86" w:author="CATT" w:date="2020-02-07T15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C855EC" w14:textId="77777777" w:rsidR="00F96BF8" w:rsidRPr="009F5A10" w:rsidRDefault="00F96BF8" w:rsidP="00670F81">
            <w:pPr>
              <w:pStyle w:val="TAH"/>
              <w:rPr>
                <w:ins w:id="87" w:author="CATT" w:date="2020-02-07T15:01:00Z"/>
                <w:rFonts w:cs="Arial"/>
                <w:lang w:eastAsia="ja-JP"/>
              </w:rPr>
            </w:pPr>
            <w:ins w:id="88" w:author="CATT" w:date="2020-02-07T15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952F94" w14:textId="77777777" w:rsidR="00F96BF8" w:rsidRPr="009F5A10" w:rsidRDefault="00F96BF8" w:rsidP="00670F81">
            <w:pPr>
              <w:pStyle w:val="TAH"/>
              <w:rPr>
                <w:ins w:id="89" w:author="CATT" w:date="2020-02-07T15:01:00Z"/>
                <w:rFonts w:cs="Arial"/>
                <w:lang w:eastAsia="ja-JP"/>
              </w:rPr>
            </w:pPr>
            <w:ins w:id="90" w:author="CATT" w:date="2020-02-07T15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4F0960" w14:textId="77777777" w:rsidR="00F96BF8" w:rsidRPr="009F5A10" w:rsidRDefault="00F96BF8" w:rsidP="00670F81">
            <w:pPr>
              <w:pStyle w:val="TAH"/>
              <w:rPr>
                <w:ins w:id="91" w:author="CATT" w:date="2020-02-07T15:01:00Z"/>
                <w:rFonts w:cs="Arial"/>
                <w:lang w:eastAsia="ja-JP"/>
              </w:rPr>
            </w:pPr>
            <w:ins w:id="92" w:author="CATT" w:date="2020-02-07T15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6BF8" w:rsidRPr="009F5A10" w14:paraId="6AFAFC60" w14:textId="77777777" w:rsidTr="00670F81">
        <w:trPr>
          <w:ins w:id="93" w:author="CATT" w:date="2020-02-07T15:01:00Z"/>
        </w:trPr>
        <w:tc>
          <w:tcPr>
            <w:tcW w:w="2448" w:type="dxa"/>
          </w:tcPr>
          <w:p w14:paraId="6AF6BCB8" w14:textId="77777777" w:rsidR="00F96BF8" w:rsidRPr="009F5A10" w:rsidRDefault="00F96BF8" w:rsidP="00670F81">
            <w:pPr>
              <w:pStyle w:val="TAL"/>
              <w:rPr>
                <w:ins w:id="94" w:author="CATT" w:date="2020-02-07T15:01:00Z"/>
                <w:rFonts w:cs="Arial"/>
                <w:lang w:eastAsia="ja-JP"/>
              </w:rPr>
            </w:pPr>
            <w:ins w:id="95" w:author="CATT" w:date="2020-02-07T15:0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16B2CA12" w14:textId="77777777" w:rsidR="00F96BF8" w:rsidRPr="009F5A10" w:rsidRDefault="00F96BF8" w:rsidP="00670F81">
            <w:pPr>
              <w:pStyle w:val="TAL"/>
              <w:rPr>
                <w:ins w:id="96" w:author="CATT" w:date="2020-02-07T15:01:00Z"/>
                <w:rFonts w:cs="Arial"/>
                <w:lang w:eastAsia="ja-JP"/>
              </w:rPr>
            </w:pPr>
            <w:ins w:id="97" w:author="CATT" w:date="2020-02-07T15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EC551" w14:textId="77777777" w:rsidR="00F96BF8" w:rsidRPr="009F5A10" w:rsidRDefault="00F96BF8" w:rsidP="00670F81">
            <w:pPr>
              <w:pStyle w:val="TAL"/>
              <w:rPr>
                <w:ins w:id="98" w:author="CATT" w:date="2020-02-07T15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E497C8" w14:textId="77777777" w:rsidR="00F96BF8" w:rsidRPr="009F5A10" w:rsidRDefault="00F96BF8" w:rsidP="00670F81">
            <w:pPr>
              <w:pStyle w:val="TAL"/>
              <w:rPr>
                <w:ins w:id="99" w:author="CATT" w:date="2020-02-07T15:01:00Z"/>
                <w:rFonts w:cs="Arial"/>
                <w:lang w:eastAsia="ja-JP"/>
              </w:rPr>
            </w:pPr>
            <w:ins w:id="100" w:author="CATT" w:date="2020-02-07T15:01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F9FA7F3" w14:textId="77777777" w:rsidR="00F96BF8" w:rsidRPr="009F5A10" w:rsidRDefault="00F96BF8" w:rsidP="00670F81">
            <w:pPr>
              <w:pStyle w:val="TAL"/>
              <w:rPr>
                <w:ins w:id="101" w:author="CATT" w:date="2020-02-07T15:01:00Z"/>
                <w:lang w:eastAsia="ja-JP"/>
              </w:rPr>
            </w:pPr>
            <w:ins w:id="102" w:author="CATT" w:date="2020-02-07T15:01:00Z">
              <w:r>
                <w:rPr>
                  <w:rFonts w:cs="Arial"/>
                  <w:szCs w:val="18"/>
                </w:rPr>
                <w:t>NOTE: IE type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is</w:t>
              </w:r>
              <w:r>
                <w:rPr>
                  <w:rFonts w:cs="Arial"/>
                  <w:szCs w:val="18"/>
                </w:rPr>
                <w:t xml:space="preserve"> defined in 23.003 [22].</w:t>
              </w:r>
            </w:ins>
          </w:p>
        </w:tc>
      </w:tr>
    </w:tbl>
    <w:p w14:paraId="39B0ECAE" w14:textId="77777777" w:rsidR="00F96BF8" w:rsidRDefault="00F96BF8" w:rsidP="00F96BF8">
      <w:pPr>
        <w:rPr>
          <w:ins w:id="103" w:author="CATT" w:date="2020-02-07T15:01:00Z"/>
        </w:rPr>
      </w:pPr>
    </w:p>
    <w:p w14:paraId="64E00074" w14:textId="77777777" w:rsidR="004C7B74" w:rsidRDefault="004C7B74" w:rsidP="004B5490">
      <w:pPr>
        <w:pStyle w:val="FirstChange"/>
        <w:rPr>
          <w:lang w:eastAsia="zh-CN"/>
        </w:rPr>
      </w:pPr>
    </w:p>
    <w:p w14:paraId="14FA95BB" w14:textId="77777777" w:rsidR="0044479A" w:rsidRPr="00F96BF8" w:rsidRDefault="0044479A" w:rsidP="004B5490">
      <w:pPr>
        <w:pStyle w:val="FirstChange"/>
        <w:rPr>
          <w:lang w:eastAsia="zh-CN"/>
        </w:rPr>
      </w:pPr>
    </w:p>
    <w:p w14:paraId="4DF9FE35" w14:textId="77777777" w:rsidR="001E4F04" w:rsidRPr="00CE63E2" w:rsidRDefault="001E4F04" w:rsidP="001E4F04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CC0CF1" w14:textId="77777777" w:rsidR="00ED66C4" w:rsidRPr="00FD0425" w:rsidRDefault="00ED66C4" w:rsidP="00ED66C4">
      <w:pPr>
        <w:pStyle w:val="3"/>
      </w:pPr>
      <w:bookmarkStart w:id="104" w:name="_Toc20955407"/>
      <w:r w:rsidRPr="00FD0425">
        <w:t>9.3.4</w:t>
      </w:r>
      <w:r w:rsidRPr="00FD0425">
        <w:tab/>
        <w:t>PDU Definitions</w:t>
      </w:r>
      <w:bookmarkEnd w:id="104"/>
    </w:p>
    <w:p w14:paraId="2919639D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0F490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D7A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B056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BAEAD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CF99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10FE9" w14:textId="77777777" w:rsidR="00ED66C4" w:rsidRPr="00FD0425" w:rsidRDefault="00ED66C4" w:rsidP="00ED66C4">
      <w:pPr>
        <w:pStyle w:val="PL"/>
        <w:rPr>
          <w:snapToGrid w:val="0"/>
        </w:rPr>
      </w:pPr>
    </w:p>
    <w:p w14:paraId="380BFE8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F30C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DC57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20E322" w14:textId="77777777" w:rsidR="00ED66C4" w:rsidRPr="00FD0425" w:rsidRDefault="00ED66C4" w:rsidP="00ED66C4">
      <w:pPr>
        <w:pStyle w:val="PL"/>
        <w:rPr>
          <w:snapToGrid w:val="0"/>
        </w:rPr>
      </w:pPr>
    </w:p>
    <w:p w14:paraId="54B667C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4B7B0ED" w14:textId="77777777" w:rsidR="00ED66C4" w:rsidRPr="00FD0425" w:rsidRDefault="00ED66C4" w:rsidP="00ED66C4">
      <w:pPr>
        <w:pStyle w:val="PL"/>
        <w:rPr>
          <w:snapToGrid w:val="0"/>
        </w:rPr>
      </w:pPr>
    </w:p>
    <w:p w14:paraId="460B756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A49DB4" w14:textId="77777777" w:rsidR="00ED66C4" w:rsidRPr="00FD0425" w:rsidRDefault="00ED66C4" w:rsidP="00ED66C4">
      <w:pPr>
        <w:pStyle w:val="PL"/>
        <w:rPr>
          <w:snapToGrid w:val="0"/>
        </w:rPr>
      </w:pPr>
    </w:p>
    <w:p w14:paraId="0642EAB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25C2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5DB1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6B317E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836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F9C93" w14:textId="77777777" w:rsidR="00ED66C4" w:rsidRPr="00FD0425" w:rsidRDefault="00ED66C4" w:rsidP="00ED66C4">
      <w:pPr>
        <w:pStyle w:val="PL"/>
        <w:rPr>
          <w:snapToGrid w:val="0"/>
        </w:rPr>
      </w:pPr>
    </w:p>
    <w:p w14:paraId="549657D1" w14:textId="77777777" w:rsidR="00ED66C4" w:rsidRPr="00FD0425" w:rsidRDefault="00ED66C4" w:rsidP="00ED66C4">
      <w:pPr>
        <w:pStyle w:val="PL"/>
      </w:pPr>
      <w:r w:rsidRPr="00FD0425">
        <w:t>IMPORTS</w:t>
      </w:r>
    </w:p>
    <w:p w14:paraId="26B3D169" w14:textId="77777777" w:rsidR="00ED66C4" w:rsidRPr="00FD0425" w:rsidRDefault="00ED66C4" w:rsidP="00ED66C4">
      <w:pPr>
        <w:pStyle w:val="PL"/>
      </w:pPr>
    </w:p>
    <w:p w14:paraId="5B7563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778589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4AB6A8" w14:textId="77777777" w:rsidR="00ED66C4" w:rsidRPr="00FD0425" w:rsidRDefault="00ED66C4" w:rsidP="00ED66C4">
      <w:pPr>
        <w:pStyle w:val="PL"/>
      </w:pPr>
      <w:r w:rsidRPr="00FD0425">
        <w:tab/>
        <w:t>AMF-UE-NGAP-ID,</w:t>
      </w:r>
    </w:p>
    <w:p w14:paraId="4A4E155C" w14:textId="77777777" w:rsidR="00ED66C4" w:rsidRPr="00FD0425" w:rsidRDefault="00ED66C4" w:rsidP="00ED66C4">
      <w:pPr>
        <w:pStyle w:val="PL"/>
      </w:pPr>
      <w:r w:rsidRPr="00FD0425">
        <w:tab/>
        <w:t>AS-SecurityInformation,</w:t>
      </w:r>
    </w:p>
    <w:p w14:paraId="30964B75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D98399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9A51FD" w14:textId="77777777" w:rsidR="00ED66C4" w:rsidRPr="00FD0425" w:rsidRDefault="00ED66C4" w:rsidP="00ED66C4">
      <w:pPr>
        <w:pStyle w:val="PL"/>
      </w:pPr>
      <w:r w:rsidRPr="00FD0425">
        <w:tab/>
        <w:t>Cause,</w:t>
      </w:r>
    </w:p>
    <w:p w14:paraId="5247FC60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bookmarkStart w:id="105" w:name="_Hlk514062653"/>
      <w:r w:rsidRPr="00FD0425">
        <w:rPr>
          <w:snapToGrid w:val="0"/>
          <w:lang w:eastAsia="zh-CN"/>
        </w:rPr>
        <w:tab/>
        <w:t>CellAssistanceInfo-NR,</w:t>
      </w:r>
    </w:p>
    <w:bookmarkEnd w:id="105"/>
    <w:p w14:paraId="2EA9C1D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CPTransportLayerInformation,</w:t>
      </w:r>
    </w:p>
    <w:p w14:paraId="417D72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48D319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7B54C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45672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931F08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TNLA-Failed-To-Setup-List,</w:t>
      </w:r>
    </w:p>
    <w:p w14:paraId="0D1A43E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3ABF87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768D21D" w14:textId="77777777" w:rsidR="00ED66C4" w:rsidRPr="00FD0425" w:rsidRDefault="00ED66C4" w:rsidP="00ED66C4">
      <w:pPr>
        <w:pStyle w:val="PL"/>
      </w:pPr>
      <w:r w:rsidRPr="00FD0425">
        <w:tab/>
        <w:t>DataTrafficResourceIndication,</w:t>
      </w:r>
    </w:p>
    <w:p w14:paraId="4B51824B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05655" w14:textId="77777777" w:rsidR="00ED66C4" w:rsidRPr="00FD0425" w:rsidRDefault="00ED66C4" w:rsidP="00ED66C4">
      <w:pPr>
        <w:pStyle w:val="PL"/>
      </w:pPr>
      <w:r w:rsidRPr="00FD0425">
        <w:tab/>
        <w:t>DesiredActNotificationLevel,</w:t>
      </w:r>
    </w:p>
    <w:p w14:paraId="54FCC19C" w14:textId="77777777" w:rsidR="00ED66C4" w:rsidRPr="00FD0425" w:rsidRDefault="00ED66C4" w:rsidP="00ED66C4">
      <w:pPr>
        <w:pStyle w:val="PL"/>
      </w:pPr>
      <w:r w:rsidRPr="00FD0425">
        <w:tab/>
        <w:t>DRB-ID,</w:t>
      </w:r>
    </w:p>
    <w:p w14:paraId="7F9C697D" w14:textId="77777777" w:rsidR="00ED66C4" w:rsidRPr="00FD0425" w:rsidRDefault="00ED66C4" w:rsidP="00ED66C4">
      <w:pPr>
        <w:pStyle w:val="PL"/>
      </w:pPr>
      <w:r w:rsidRPr="00FD0425">
        <w:tab/>
        <w:t>DRB-List,</w:t>
      </w:r>
    </w:p>
    <w:p w14:paraId="2E87EF3A" w14:textId="77777777" w:rsidR="00ED66C4" w:rsidRPr="00FD0425" w:rsidRDefault="00ED66C4" w:rsidP="00ED66C4">
      <w:pPr>
        <w:pStyle w:val="PL"/>
      </w:pPr>
      <w:r w:rsidRPr="00FD0425">
        <w:tab/>
        <w:t>DRB-Number,</w:t>
      </w:r>
    </w:p>
    <w:p w14:paraId="2FF13F7D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51D79D2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6D75E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F45E6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7B5291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F6E5C6" w14:textId="77777777" w:rsidR="00ED66C4" w:rsidRPr="00FD0425" w:rsidRDefault="00ED66C4" w:rsidP="00ED66C4">
      <w:pPr>
        <w:pStyle w:val="PL"/>
      </w:pPr>
      <w:r w:rsidRPr="00FD0425">
        <w:tab/>
        <w:t>GlobalNG-RANCell-ID,</w:t>
      </w:r>
    </w:p>
    <w:p w14:paraId="39D9A529" w14:textId="77777777" w:rsidR="00ED66C4" w:rsidRPr="00FD0425" w:rsidRDefault="00ED66C4" w:rsidP="00ED66C4">
      <w:pPr>
        <w:pStyle w:val="PL"/>
      </w:pPr>
      <w:r w:rsidRPr="00FD0425">
        <w:tab/>
        <w:t>GUAMI,</w:t>
      </w:r>
    </w:p>
    <w:p w14:paraId="6DA1F3A1" w14:textId="77777777" w:rsidR="00ED66C4" w:rsidRPr="00FD0425" w:rsidRDefault="00ED66C4" w:rsidP="00ED66C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0C4A3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8915CC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11614E5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72C4A3E" w14:textId="77777777" w:rsidR="00ED66C4" w:rsidRPr="00FD0425" w:rsidRDefault="00ED66C4" w:rsidP="00ED66C4">
      <w:pPr>
        <w:pStyle w:val="PL"/>
      </w:pPr>
      <w:r w:rsidRPr="00FD0425">
        <w:tab/>
        <w:t>LowerLayerPresenceStatusChange,</w:t>
      </w:r>
    </w:p>
    <w:p w14:paraId="1928F714" w14:textId="77777777" w:rsidR="00ED66C4" w:rsidRPr="00FD0425" w:rsidRDefault="00ED66C4" w:rsidP="00ED66C4">
      <w:pPr>
        <w:pStyle w:val="PL"/>
      </w:pPr>
      <w:r w:rsidRPr="00FD0425">
        <w:tab/>
        <w:t>MR-DC-ResourceCoordinationInfo,</w:t>
      </w:r>
    </w:p>
    <w:p w14:paraId="539B89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103D3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CA1A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6564C5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7BBD431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BC817D1" w14:textId="77777777" w:rsidR="00ED66C4" w:rsidRPr="00FD0425" w:rsidRDefault="00ED66C4" w:rsidP="00ED66C4">
      <w:pPr>
        <w:pStyle w:val="PL"/>
      </w:pPr>
      <w:r w:rsidRPr="00FD0425">
        <w:tab/>
      </w:r>
      <w:bookmarkStart w:id="106" w:name="_Hlk515435313"/>
      <w:r w:rsidRPr="00FD0425">
        <w:t>MaskedIMEISV</w:t>
      </w:r>
      <w:bookmarkEnd w:id="106"/>
      <w:r w:rsidRPr="00FD0425">
        <w:t>,</w:t>
      </w:r>
    </w:p>
    <w:p w14:paraId="564699B8" w14:textId="77777777" w:rsidR="00ED66C4" w:rsidRPr="00FD0425" w:rsidRDefault="00ED66C4" w:rsidP="00ED66C4">
      <w:pPr>
        <w:pStyle w:val="PL"/>
      </w:pPr>
      <w:r w:rsidRPr="00FD0425">
        <w:tab/>
        <w:t>MobilityRestrictionList,</w:t>
      </w:r>
    </w:p>
    <w:p w14:paraId="6D841E27" w14:textId="77777777" w:rsidR="00ED66C4" w:rsidRPr="00FD0425" w:rsidRDefault="00ED66C4" w:rsidP="00ED66C4">
      <w:pPr>
        <w:pStyle w:val="PL"/>
      </w:pPr>
      <w:r w:rsidRPr="00FD0425">
        <w:tab/>
        <w:t>NG-RAN-Cell-Identity,</w:t>
      </w:r>
    </w:p>
    <w:p w14:paraId="0085B71B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4CE40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796091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E6D34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44949D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061B49" w14:textId="77777777" w:rsidR="00ED66C4" w:rsidRPr="00FD0425" w:rsidRDefault="00ED66C4" w:rsidP="00ED66C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51879A" w14:textId="77777777" w:rsidR="00ED66C4" w:rsidRPr="00FD0425" w:rsidRDefault="00ED66C4" w:rsidP="00ED66C4">
      <w:pPr>
        <w:pStyle w:val="PL"/>
      </w:pPr>
      <w:r w:rsidRPr="00FD0425">
        <w:tab/>
        <w:t>PDCPChangeIndication,</w:t>
      </w:r>
    </w:p>
    <w:p w14:paraId="50CBEEB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A92DA06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EC2DA58" w14:textId="77777777" w:rsidR="00ED66C4" w:rsidRPr="00FD0425" w:rsidRDefault="00ED66C4" w:rsidP="00ED66C4">
      <w:pPr>
        <w:pStyle w:val="PL"/>
      </w:pPr>
      <w:r w:rsidRPr="00FD0425">
        <w:tab/>
        <w:t>PDUSession-List,</w:t>
      </w:r>
    </w:p>
    <w:p w14:paraId="043F245C" w14:textId="77777777" w:rsidR="00ED66C4" w:rsidRPr="00FD0425" w:rsidRDefault="00ED66C4" w:rsidP="00ED66C4">
      <w:pPr>
        <w:pStyle w:val="PL"/>
      </w:pPr>
      <w:r w:rsidRPr="00FD0425">
        <w:tab/>
        <w:t>PDUSession-List-withCause,</w:t>
      </w:r>
    </w:p>
    <w:p w14:paraId="05628E5B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FBDDA0" w14:textId="77777777" w:rsidR="00ED66C4" w:rsidRPr="00FD0425" w:rsidRDefault="00ED66C4" w:rsidP="00ED66C4">
      <w:pPr>
        <w:pStyle w:val="PL"/>
      </w:pPr>
      <w:r w:rsidRPr="00FD0425">
        <w:tab/>
        <w:t>PDUSession-List-withDataForwardingRequest,</w:t>
      </w:r>
    </w:p>
    <w:p w14:paraId="49720F2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7BD19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7C8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0C41F1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EEA897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6A812E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PDUSessionResourceChangeConfirmInfo-SNterminated,</w:t>
      </w:r>
    </w:p>
    <w:p w14:paraId="78E97B7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03328E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5B4EC2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8D3690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17136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F51B55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CA69F4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F392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E274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4BE3D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0616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854C1D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69E569C" w14:textId="77777777" w:rsidR="00ED66C4" w:rsidRPr="00FD0425" w:rsidRDefault="00ED66C4" w:rsidP="00ED66C4">
      <w:pPr>
        <w:pStyle w:val="PL"/>
      </w:pPr>
      <w:r w:rsidRPr="00FD0425">
        <w:tab/>
        <w:t>PDUSessionResourceModRqdInfo-SNterminated,</w:t>
      </w:r>
    </w:p>
    <w:p w14:paraId="136D8D45" w14:textId="77777777" w:rsidR="00ED66C4" w:rsidRPr="00FD0425" w:rsidRDefault="00ED66C4" w:rsidP="00ED66C4">
      <w:pPr>
        <w:pStyle w:val="PL"/>
      </w:pPr>
      <w:r w:rsidRPr="00FD0425">
        <w:tab/>
        <w:t>PDUSessionResourceModRqdInfo-MNterminated,</w:t>
      </w:r>
    </w:p>
    <w:p w14:paraId="6CD14770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3AE7672" w14:textId="77777777" w:rsidR="00ED66C4" w:rsidRPr="00FD0425" w:rsidRDefault="00ED66C4" w:rsidP="00ED66C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02B653" w14:textId="77777777" w:rsidR="00ED66C4" w:rsidRPr="00FD0425" w:rsidRDefault="00ED66C4" w:rsidP="00ED66C4">
      <w:pPr>
        <w:pStyle w:val="PL"/>
      </w:pPr>
      <w:r w:rsidRPr="00FD0425">
        <w:tab/>
        <w:t>QoSFlowNotificationControlIndicationInfo,</w:t>
      </w:r>
    </w:p>
    <w:p w14:paraId="4E196FDC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0E51F5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0F127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E9198DA" w14:textId="77777777" w:rsidR="00ED66C4" w:rsidRPr="00FD0425" w:rsidRDefault="00ED66C4" w:rsidP="00ED66C4">
      <w:pPr>
        <w:pStyle w:val="PL"/>
      </w:pPr>
      <w:r w:rsidRPr="00FD0425">
        <w:tab/>
        <w:t>ResetResponseTypeInfo,</w:t>
      </w:r>
    </w:p>
    <w:p w14:paraId="22A1BCD0" w14:textId="77777777" w:rsidR="00ED66C4" w:rsidRPr="00FD0425" w:rsidRDefault="00ED66C4" w:rsidP="00ED66C4">
      <w:pPr>
        <w:pStyle w:val="PL"/>
      </w:pPr>
      <w:r w:rsidRPr="00FD0425">
        <w:tab/>
        <w:t>RFSP-Index,</w:t>
      </w:r>
    </w:p>
    <w:p w14:paraId="31D53455" w14:textId="77777777" w:rsidR="00ED66C4" w:rsidRPr="00FD0425" w:rsidRDefault="00ED66C4" w:rsidP="00ED66C4">
      <w:pPr>
        <w:pStyle w:val="PL"/>
      </w:pPr>
      <w:r w:rsidRPr="00FD0425">
        <w:tab/>
        <w:t>RRCConfigIndication,</w:t>
      </w:r>
    </w:p>
    <w:p w14:paraId="5B456044" w14:textId="77777777" w:rsidR="00ED66C4" w:rsidRPr="00FD0425" w:rsidRDefault="00ED66C4" w:rsidP="00ED66C4">
      <w:pPr>
        <w:pStyle w:val="PL"/>
      </w:pPr>
      <w:r w:rsidRPr="00FD0425">
        <w:tab/>
        <w:t>RRCResumeCause,</w:t>
      </w:r>
    </w:p>
    <w:p w14:paraId="0F8B042C" w14:textId="77777777" w:rsidR="00ED66C4" w:rsidRPr="00FD0425" w:rsidRDefault="00ED66C4" w:rsidP="00ED66C4">
      <w:pPr>
        <w:pStyle w:val="PL"/>
      </w:pPr>
      <w:r w:rsidRPr="00FD0425">
        <w:tab/>
        <w:t>SCGConfigurationQuery,</w:t>
      </w:r>
    </w:p>
    <w:p w14:paraId="632BBBF0" w14:textId="77777777" w:rsidR="00ED66C4" w:rsidRPr="00FD0425" w:rsidRDefault="00ED66C4" w:rsidP="00ED66C4">
      <w:pPr>
        <w:pStyle w:val="PL"/>
      </w:pPr>
      <w:r w:rsidRPr="00FD0425">
        <w:tab/>
        <w:t>SecurityIndication,</w:t>
      </w:r>
    </w:p>
    <w:p w14:paraId="1FD5C99F" w14:textId="77777777" w:rsidR="00ED66C4" w:rsidRPr="00FD0425" w:rsidRDefault="00ED66C4" w:rsidP="00ED66C4">
      <w:pPr>
        <w:pStyle w:val="PL"/>
      </w:pPr>
      <w:r w:rsidRPr="00FD0425">
        <w:tab/>
        <w:t>S-NG-RANnode-SecurityKey,</w:t>
      </w:r>
    </w:p>
    <w:p w14:paraId="67A48DA9" w14:textId="77777777" w:rsidR="00ED66C4" w:rsidRPr="00FD0425" w:rsidRDefault="00ED66C4" w:rsidP="00ED66C4">
      <w:pPr>
        <w:pStyle w:val="PL"/>
      </w:pPr>
      <w:r w:rsidRPr="00FD0425">
        <w:tab/>
        <w:t>SpectrumSharingGroupID,</w:t>
      </w:r>
    </w:p>
    <w:p w14:paraId="2EDB6F6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C8DB1" w14:textId="77777777" w:rsidR="00ED66C4" w:rsidRPr="00FD0425" w:rsidRDefault="00ED66C4" w:rsidP="00ED66C4">
      <w:pPr>
        <w:pStyle w:val="PL"/>
      </w:pPr>
      <w:r w:rsidRPr="00FD0425">
        <w:tab/>
        <w:t>S-NG-RANnode-Addition-Trigger-Ind,</w:t>
      </w:r>
    </w:p>
    <w:p w14:paraId="1AE494A6" w14:textId="77777777" w:rsidR="00ED66C4" w:rsidRPr="00FD0425" w:rsidRDefault="00ED66C4" w:rsidP="00ED66C4">
      <w:pPr>
        <w:pStyle w:val="PL"/>
      </w:pPr>
      <w:r w:rsidRPr="00FD0425">
        <w:tab/>
        <w:t>S-NSSAI,</w:t>
      </w:r>
    </w:p>
    <w:p w14:paraId="4E27538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55BB8CB3" w14:textId="77777777" w:rsidR="00ED66C4" w:rsidRPr="00FD0425" w:rsidRDefault="00ED66C4" w:rsidP="00ED66C4">
      <w:pPr>
        <w:pStyle w:val="PL"/>
      </w:pPr>
      <w:r w:rsidRPr="00FD0425">
        <w:tab/>
        <w:t>Target-CGI,</w:t>
      </w:r>
    </w:p>
    <w:p w14:paraId="17118D24" w14:textId="77777777" w:rsidR="00ED66C4" w:rsidRPr="00FD0425" w:rsidRDefault="00ED66C4" w:rsidP="00ED66C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76056F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5F47CF2" w14:textId="77777777" w:rsidR="00ED66C4" w:rsidRPr="00FD0425" w:rsidRDefault="00ED66C4" w:rsidP="00ED66C4">
      <w:pPr>
        <w:pStyle w:val="PL"/>
      </w:pPr>
      <w:r w:rsidRPr="00FD0425">
        <w:tab/>
        <w:t>UEAggregateMaximumBitRate,</w:t>
      </w:r>
    </w:p>
    <w:p w14:paraId="6F6A337E" w14:textId="77777777" w:rsidR="00ED66C4" w:rsidRPr="00FD0425" w:rsidRDefault="00ED66C4" w:rsidP="00ED66C4">
      <w:pPr>
        <w:pStyle w:val="PL"/>
      </w:pPr>
      <w:r w:rsidRPr="00FD0425">
        <w:tab/>
        <w:t>UEContextID,</w:t>
      </w:r>
    </w:p>
    <w:p w14:paraId="584651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CC398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B28E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B1A6A3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F6A52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EC802C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7FDF93E" w14:textId="77777777" w:rsidR="00ED66C4" w:rsidRPr="00FD0425" w:rsidRDefault="00ED66C4" w:rsidP="00ED66C4">
      <w:pPr>
        <w:pStyle w:val="PL"/>
      </w:pPr>
      <w:r w:rsidRPr="00FD0425">
        <w:tab/>
        <w:t>UESecurityCapabilities,</w:t>
      </w:r>
    </w:p>
    <w:p w14:paraId="554F9085" w14:textId="77777777" w:rsidR="00ED66C4" w:rsidRPr="00FD0425" w:rsidRDefault="00ED66C4" w:rsidP="00ED66C4">
      <w:pPr>
        <w:pStyle w:val="PL"/>
      </w:pPr>
      <w:r w:rsidRPr="00FD0425">
        <w:tab/>
        <w:t>UPTransportLayerInformation,</w:t>
      </w:r>
    </w:p>
    <w:p w14:paraId="686825B7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E7BD0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F05EA7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101A9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C06538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PartialListIndicator,</w:t>
      </w:r>
    </w:p>
    <w:p w14:paraId="3AF7DF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2582A0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B5013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CellAssistanceInfo-EUTRA,</w:t>
      </w:r>
    </w:p>
    <w:p w14:paraId="6A1B065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29CFB52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065D983" w14:textId="4B87953B" w:rsidR="00ED66C4" w:rsidRPr="00FD0425" w:rsidRDefault="00ED66C4" w:rsidP="00ED66C4">
      <w:pPr>
        <w:pStyle w:val="PL"/>
        <w:rPr>
          <w:lang w:eastAsia="zh-CN"/>
        </w:rPr>
      </w:pPr>
      <w:r w:rsidRPr="00FD0425">
        <w:rPr>
          <w:snapToGrid w:val="0"/>
        </w:rPr>
        <w:tab/>
        <w:t>NG-RANTraceID</w:t>
      </w:r>
      <w:ins w:id="107" w:author="CATT" w:date="2020-02-07T15:41:00Z">
        <w:r w:rsidR="00AC1CA3">
          <w:rPr>
            <w:rFonts w:hint="eastAsia"/>
            <w:snapToGrid w:val="0"/>
            <w:lang w:eastAsia="zh-CN"/>
          </w:rPr>
          <w:t>,</w:t>
        </w:r>
      </w:ins>
    </w:p>
    <w:p w14:paraId="7E56347A" w14:textId="480765B0" w:rsidR="00ED66C4" w:rsidRDefault="00440D09">
      <w:pPr>
        <w:pStyle w:val="PL"/>
        <w:ind w:firstLine="284"/>
        <w:rPr>
          <w:ins w:id="108" w:author="CATT" w:date="2020-02-07T15:23:00Z"/>
          <w:snapToGrid w:val="0"/>
          <w:lang w:eastAsia="zh-CN"/>
        </w:rPr>
        <w:pPrChange w:id="109" w:author="CATT" w:date="2020-02-07T15:30:00Z">
          <w:pPr>
            <w:pStyle w:val="PL"/>
          </w:pPr>
        </w:pPrChange>
      </w:pPr>
      <w:ins w:id="110" w:author="CATT" w:date="2020-02-07T15:30:00Z">
        <w:r>
          <w:rPr>
            <w:rFonts w:hint="eastAsia"/>
            <w:snapToGrid w:val="0"/>
            <w:lang w:eastAsia="zh-CN"/>
          </w:rPr>
          <w:t xml:space="preserve"> UERadioCapabilityID</w:t>
        </w:r>
      </w:ins>
    </w:p>
    <w:p w14:paraId="4FB580F7" w14:textId="77777777" w:rsidR="009F502B" w:rsidRDefault="009F502B" w:rsidP="00ED66C4">
      <w:pPr>
        <w:pStyle w:val="PL"/>
        <w:rPr>
          <w:ins w:id="111" w:author="CATT" w:date="2020-02-07T15:23:00Z"/>
          <w:snapToGrid w:val="0"/>
          <w:lang w:eastAsia="zh-CN"/>
        </w:rPr>
      </w:pPr>
    </w:p>
    <w:p w14:paraId="32C50C63" w14:textId="77777777" w:rsidR="00195D23" w:rsidRPr="00FD0425" w:rsidRDefault="00195D23" w:rsidP="00195D23">
      <w:pPr>
        <w:pStyle w:val="PL"/>
      </w:pPr>
    </w:p>
    <w:p w14:paraId="4C7906A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A00586E" w14:textId="77777777" w:rsidR="00195D23" w:rsidRPr="00FD0425" w:rsidRDefault="00195D23" w:rsidP="00195D23">
      <w:pPr>
        <w:pStyle w:val="PL"/>
        <w:rPr>
          <w:snapToGrid w:val="0"/>
        </w:rPr>
      </w:pPr>
    </w:p>
    <w:p w14:paraId="5A4D5D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4FBC8A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A4CC7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8B222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AAAC4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4491B9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3B510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4574B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F6AEE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A0C73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0811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887D7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E50B555" w14:textId="77777777" w:rsidR="00195D23" w:rsidRPr="00FD0425" w:rsidRDefault="00195D23" w:rsidP="00195D23">
      <w:pPr>
        <w:pStyle w:val="PL"/>
        <w:rPr>
          <w:snapToGrid w:val="0"/>
        </w:rPr>
      </w:pPr>
    </w:p>
    <w:p w14:paraId="69494189" w14:textId="77777777" w:rsidR="00195D23" w:rsidRPr="00FD0425" w:rsidRDefault="00195D23" w:rsidP="00195D23">
      <w:pPr>
        <w:pStyle w:val="PL"/>
      </w:pPr>
    </w:p>
    <w:p w14:paraId="2A8538A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id-ActivatedServedCells,</w:t>
      </w:r>
    </w:p>
    <w:p w14:paraId="53DBBFC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id-ActivationIDforCellActivation,</w:t>
      </w:r>
    </w:p>
    <w:p w14:paraId="30581B7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id-AdditionalDRBIDs,</w:t>
      </w:r>
    </w:p>
    <w:p w14:paraId="3F22819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id-AMF-Region-Information,</w:t>
      </w:r>
    </w:p>
    <w:p w14:paraId="29D2642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id-AMF-Region-Information-To-Add,</w:t>
      </w:r>
    </w:p>
    <w:p w14:paraId="075843D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id-AMF-Region-Information-To-Delete,</w:t>
      </w:r>
    </w:p>
    <w:p w14:paraId="60307B7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id-AssistanceDataForRANPaging,</w:t>
      </w:r>
    </w:p>
    <w:p w14:paraId="3EFE03B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id-AvailableDRBIDs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1E22C4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id-Cause,</w:t>
      </w:r>
    </w:p>
    <w:p w14:paraId="4CC93F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id-cellAssistanceInfo-NR,</w:t>
      </w:r>
    </w:p>
    <w:p w14:paraId="5F8CD24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id-CellAndCapacityAssistanceInfo-EUTRA,</w:t>
      </w:r>
    </w:p>
    <w:p w14:paraId="386B6E3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id-CellAndCapacityAssistanceInfo-NR,</w:t>
      </w:r>
    </w:p>
    <w:p w14:paraId="0C711DD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14:paraId="6A916D8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id-UEContextID,</w:t>
      </w:r>
    </w:p>
    <w:p w14:paraId="6822EFD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id-CriticalityDiagnostics,</w:t>
      </w:r>
    </w:p>
    <w:p w14:paraId="1F58D0B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id-XnUAddressInfoperPDUSession-List,</w:t>
      </w:r>
    </w:p>
    <w:p w14:paraId="2D4CF29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id-DesiredActNotificationLevel,</w:t>
      </w:r>
    </w:p>
    <w:p w14:paraId="7C03AEC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14:paraId="3455B26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id-ExpectedUEBehaviour,</w:t>
      </w:r>
    </w:p>
    <w:p w14:paraId="56AB1C9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id-FiveGCMobilityRestrictionListContainer,</w:t>
      </w:r>
    </w:p>
    <w:p w14:paraId="7D73FB7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id-GlobalNG-RAN-node-ID,</w:t>
      </w:r>
    </w:p>
    <w:p w14:paraId="658393D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id-GUAMI,</w:t>
      </w:r>
    </w:p>
    <w:p w14:paraId="03CBB08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indexToRatFrequSelectionPriority,</w:t>
      </w:r>
    </w:p>
    <w:p w14:paraId="38408DA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id-List-of-served-cells-E-UTRA,</w:t>
      </w:r>
    </w:p>
    <w:p w14:paraId="1F8617C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id-List-of-served-cells-NR,</w:t>
      </w:r>
    </w:p>
    <w:p w14:paraId="764A1EC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id-LocationInformationSN,</w:t>
      </w:r>
    </w:p>
    <w:p w14:paraId="148BA61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id-LocationInformationSNReporting,</w:t>
      </w:r>
    </w:p>
    <w:p w14:paraId="4C6E91B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proofErr w:type="gramStart"/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proofErr w:type="spellStart"/>
      <w:r w:rsidRPr="004B2216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4B2216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8D84A5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id-MAC-I,</w:t>
      </w:r>
    </w:p>
    <w:p w14:paraId="2CA9661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id-MaskedIMEISV,</w:t>
      </w:r>
    </w:p>
    <w:p w14:paraId="79BE62C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lastRenderedPageBreak/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id-MN-to-SN-Container,</w:t>
      </w:r>
    </w:p>
    <w:p w14:paraId="17E192F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id-MobilityRestrictionList,</w:t>
      </w:r>
    </w:p>
    <w:p w14:paraId="43CFD9A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id-M-NG-RANnodeUEXnAPID,</w:t>
      </w:r>
    </w:p>
    <w:p w14:paraId="17DCF5C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id-new-NG-RAN-Cell-Identity,</w:t>
      </w:r>
    </w:p>
    <w:p w14:paraId="12CD38D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id-newNG-RANnodeUEXnAPID,</w:t>
      </w:r>
    </w:p>
    <w:p w14:paraId="660A8BB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id-oldNG-RANnodeUEXnAPID,</w:t>
      </w:r>
    </w:p>
    <w:p w14:paraId="3D9FA0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id-OldtoNewNG-RANnodeResumeContainer,</w:t>
      </w:r>
    </w:p>
    <w:p w14:paraId="2FD3F29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id-PagingDRX,</w:t>
      </w:r>
    </w:p>
    <w:p w14:paraId="710DA8C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341096B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id-PartialListIndicator-EUTRA,</w:t>
      </w:r>
    </w:p>
    <w:p w14:paraId="7B71A0D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id-PartialListIndicator-NR,</w:t>
      </w:r>
    </w:p>
    <w:p w14:paraId="5134868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id-PCellID,</w:t>
      </w:r>
    </w:p>
    <w:p w14:paraId="671A309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14:paraId="72C66C7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13AFA4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id-PDUSessionResourcesAdmitted-List,</w:t>
      </w:r>
    </w:p>
    <w:p w14:paraId="0E9F42F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14:paraId="0ED7DB4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id-PDUSessionResourcesNotifyList,</w:t>
      </w:r>
    </w:p>
    <w:p w14:paraId="0A04612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id-PDUSessionToBeAddedAddReq,</w:t>
      </w:r>
    </w:p>
    <w:p w14:paraId="650FE2A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id-PDUSessionToBeReleased-RelReqAck,</w:t>
      </w:r>
    </w:p>
    <w:p w14:paraId="2D76A6B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3BE76F7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id-requestedSplitSRB,</w:t>
      </w:r>
    </w:p>
    <w:p w14:paraId="38ACC52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id-RequiredNumberOfDRBIDs,</w:t>
      </w:r>
    </w:p>
    <w:p w14:paraId="57156D7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id-ResetRequestTypeInfo,</w:t>
      </w:r>
    </w:p>
    <w:p w14:paraId="6C1492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id-ResetResponseTypeInfo,</w:t>
      </w:r>
    </w:p>
    <w:p w14:paraId="6C3D25F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id-RespondingNodeTypeConfigUpdateAck,</w:t>
      </w:r>
    </w:p>
    <w:p w14:paraId="00E5F2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12" w:name="_Hlk519075372"/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RRCResumeCause,</w:t>
      </w:r>
    </w:p>
    <w:p w14:paraId="108BA81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id-selectedPLMN,</w:t>
      </w:r>
    </w:p>
    <w:bookmarkEnd w:id="112"/>
    <w:p w14:paraId="58BD4E1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id-ServedCellsToActivate,</w:t>
      </w:r>
    </w:p>
    <w:p w14:paraId="7169500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id-servedCellsToUpdate-E-UTRA,</w:t>
      </w:r>
    </w:p>
    <w:p w14:paraId="703047A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14:paraId="073AB2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id-servedCellsToUpdate-NR,</w:t>
      </w:r>
    </w:p>
    <w:p w14:paraId="71F025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id-source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4D2676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id-SpareDRBIDs,</w:t>
      </w:r>
    </w:p>
    <w:p w14:paraId="36D517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id-S-NG-RANnodeMaxIPDataRate-UL,</w:t>
      </w:r>
    </w:p>
    <w:p w14:paraId="2804E76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id-S-NG-RANnodeMaxIPDataRate-DL,</w:t>
      </w:r>
    </w:p>
    <w:p w14:paraId="5F2EF6C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id-S-NG-RANnodeUEXnAPID,</w:t>
      </w:r>
    </w:p>
    <w:p w14:paraId="27BDC9E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id-TAISupport-list,</w:t>
      </w:r>
    </w:p>
    <w:p w14:paraId="36F81AD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14:paraId="672B1F4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id-targetCellGlobalID,</w:t>
      </w:r>
    </w:p>
    <w:p w14:paraId="7C5B807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id-target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D5D473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4B2216">
        <w:rPr>
          <w:rFonts w:ascii="Courier New" w:eastAsia="宋体" w:hAnsi="Courier New"/>
          <w:snapToGrid w:val="0"/>
          <w:sz w:val="16"/>
          <w:lang w:eastAsia="en-GB"/>
        </w:rPr>
        <w:t>id-</w:t>
      </w:r>
      <w:proofErr w:type="spellStart"/>
      <w:r w:rsidRPr="004B2216">
        <w:rPr>
          <w:rFonts w:ascii="Courier New" w:eastAsia="宋体" w:hAnsi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4B2216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E8253A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id-TNLA-To-Add-List,</w:t>
      </w:r>
    </w:p>
    <w:p w14:paraId="48D0613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id-TNLA-To-Update-List,</w:t>
      </w:r>
    </w:p>
    <w:p w14:paraId="7D2D9D1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id-TNLA-To-Remove-List,</w:t>
      </w:r>
    </w:p>
    <w:p w14:paraId="59F08B1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id-TNLA-Setup-List,</w:t>
      </w:r>
    </w:p>
    <w:p w14:paraId="7C13F3D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id-TNLA-Failed-To-Setup-List,</w:t>
      </w:r>
    </w:p>
    <w:p w14:paraId="247EC28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id-TraceActivation,</w:t>
      </w:r>
    </w:p>
    <w:p w14:paraId="2DF9375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id-UEContextInfoHORequest,</w:t>
      </w:r>
    </w:p>
    <w:p w14:paraId="4CCDDCD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id-UEContextInfoRetrUECtxtResp,</w:t>
      </w:r>
    </w:p>
    <w:p w14:paraId="109D76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14:paraId="03C5A93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id-UEContextRefAtSN-HORequest,</w:t>
      </w:r>
    </w:p>
    <w:p w14:paraId="50F8443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proofErr w:type="gramStart"/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proofErr w:type="spellStart"/>
      <w:r w:rsidRPr="004B2216">
        <w:rPr>
          <w:rFonts w:ascii="Courier New" w:eastAsia="宋体" w:hAnsi="Courier New"/>
          <w:sz w:val="16"/>
          <w:szCs w:val="16"/>
          <w:lang w:eastAsia="en-GB"/>
        </w:rPr>
        <w:t>UEHistoryInformation</w:t>
      </w:r>
      <w:proofErr w:type="spellEnd"/>
      <w:proofErr w:type="gramEnd"/>
      <w:r w:rsidRPr="004B2216">
        <w:rPr>
          <w:rFonts w:ascii="Courier New" w:eastAsia="宋体" w:hAnsi="Courier New"/>
          <w:sz w:val="16"/>
          <w:szCs w:val="16"/>
          <w:lang w:eastAsia="en-GB"/>
        </w:rPr>
        <w:t>,</w:t>
      </w:r>
    </w:p>
    <w:p w14:paraId="5F5DF18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id-UEIdentityIndexValue,</w:t>
      </w:r>
    </w:p>
    <w:p w14:paraId="3206E7E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id-UERANPagingIdentity,</w:t>
      </w:r>
    </w:p>
    <w:p w14:paraId="4DFBADC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UESecurityCapabilities,</w:t>
      </w:r>
    </w:p>
    <w:p w14:paraId="4B45DCB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id-UserPlaneTrafficActivityReport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2305DB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id-XnRemovalThreshold,</w:t>
      </w:r>
    </w:p>
    <w:p w14:paraId="2489545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id-PDUSessionAdmittedAddedAddReqAck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3761D7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id-PDUSessionNotAdmittedAddReqAck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55477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id-SN-to-MN-Container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48AA7C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id-RRCConfigIndication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6544D5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id-SplitSRB-RRCTransfer,</w:t>
      </w:r>
    </w:p>
    <w:p w14:paraId="2B281C0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id-UEReportRRCTransfer,</w:t>
      </w:r>
    </w:p>
    <w:p w14:paraId="3CC9454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id-PDUSessionReleasedList-RelConf,</w:t>
      </w:r>
    </w:p>
    <w:p w14:paraId="1073F98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id-BearersSubjectToCounterCheck,</w:t>
      </w:r>
    </w:p>
    <w:p w14:paraId="4C3995F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id-PDUSessionToBeReleasedList-RelRqd,</w:t>
      </w:r>
    </w:p>
    <w:p w14:paraId="583B660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id-ResponseInfo-ReconfCompl,</w:t>
      </w:r>
    </w:p>
    <w:p w14:paraId="79C6A61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4DF728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1B38EC7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id-PDUSessionToBeReleased-RelReq,</w:t>
      </w:r>
    </w:p>
    <w:p w14:paraId="71D4B27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id-PDUSession-SNChangeRequired-List,</w:t>
      </w:r>
    </w:p>
    <w:p w14:paraId="07CFC7F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id-PDUSession-SNChangeConfirm-List,</w:t>
      </w:r>
    </w:p>
    <w:p w14:paraId="493719E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id-PDCPChangeIndication,</w:t>
      </w:r>
    </w:p>
    <w:p w14:paraId="61E8D40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id-SCGConfigurationQuery,</w:t>
      </w:r>
    </w:p>
    <w:p w14:paraId="3C1C1EF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id-UEContextInfo-SNModRequest,</w:t>
      </w:r>
    </w:p>
    <w:p w14:paraId="1DDBAEB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id-requestedSplitSRBrelease,</w:t>
      </w:r>
    </w:p>
    <w:p w14:paraId="0FCA479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id-PDUSessionAdmitted-SNModResponse,</w:t>
      </w:r>
    </w:p>
    <w:p w14:paraId="5E28828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14:paraId="5323803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id-admittedSplitSRB,</w:t>
      </w:r>
    </w:p>
    <w:p w14:paraId="13FB2A7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id-admittedSplitSRBrelease,</w:t>
      </w:r>
    </w:p>
    <w:p w14:paraId="259887D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id-PDUSessionAdmittedModSNModConfirm,</w:t>
      </w:r>
    </w:p>
    <w:p w14:paraId="67A146C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id-PDUSessionReleasedSNModConfirm,</w:t>
      </w:r>
    </w:p>
    <w:p w14:paraId="31255F8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id-s-ng-RANnode-SecurityKey,</w:t>
      </w:r>
    </w:p>
    <w:p w14:paraId="01CE244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id-PDUSessionToBeModifiedSNModRequired,</w:t>
      </w:r>
    </w:p>
    <w:p w14:paraId="5C52325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id-S-NG-RANnodeUE-AMBR,</w:t>
      </w:r>
    </w:p>
    <w:p w14:paraId="58616A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id-PDUSessionToBeReleasedSNModRequired,</w:t>
      </w:r>
    </w:p>
    <w:p w14:paraId="2C2D712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id-target-S-NG-RANnodeID,</w:t>
      </w:r>
    </w:p>
    <w:p w14:paraId="665A9A2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id-S-NSSAI,</w:t>
      </w:r>
    </w:p>
    <w:p w14:paraId="3CD841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id-MR-DC-ResourceCoordinationInfo,</w:t>
      </w:r>
    </w:p>
    <w:p w14:paraId="4F437D3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id-RANPagingFailure,</w:t>
      </w:r>
    </w:p>
    <w:p w14:paraId="6B2862E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id-UERadioCapabilityForPaging,</w:t>
      </w:r>
    </w:p>
    <w:p w14:paraId="076623C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id-PDUSessionDataForwarding-SNModResponse,</w:t>
      </w:r>
    </w:p>
    <w:p w14:paraId="7477ABF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id-Secondary-MN-Xn-U-TNLInfoatM,</w:t>
      </w:r>
    </w:p>
    <w:p w14:paraId="2E0CE35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id-NE-DC-TDM-Pattern,</w:t>
      </w:r>
    </w:p>
    <w:p w14:paraId="3F798A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proofErr w:type="gramStart"/>
      <w:r w:rsidRPr="004B2216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B2216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proofErr w:type="gramEnd"/>
      <w:r w:rsidRPr="004B2216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4BB405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id-S-NG-RANnode-Addition-Trigger-Ind,</w:t>
      </w:r>
    </w:p>
    <w:p w14:paraId="0EA0A61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id-DRBs-transferred-to-MN,</w:t>
      </w:r>
    </w:p>
    <w:p w14:paraId="4411BC8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id-TNLConfigurationInfo,</w:t>
      </w:r>
    </w:p>
    <w:p w14:paraId="777AECB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en-GB"/>
        </w:rPr>
      </w:pPr>
      <w:r w:rsidRPr="004B2216">
        <w:rPr>
          <w:rFonts w:ascii="Courier New" w:eastAsia="宋体" w:hAnsi="Courier New" w:cs="Courier New"/>
          <w:noProof/>
          <w:sz w:val="16"/>
          <w:lang w:val="en-US" w:eastAsia="en-GB"/>
        </w:rPr>
        <w:tab/>
        <w:t>id-MessageOversizeNotification,</w:t>
      </w:r>
    </w:p>
    <w:p w14:paraId="41D75E7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id-NG-RANTraceID,</w:t>
      </w:r>
    </w:p>
    <w:p w14:paraId="7E4F50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id-FastMCGRecoveryRRCTransfer-SN-to-MN,</w:t>
      </w:r>
    </w:p>
    <w:p w14:paraId="43C84A6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id-FastMCGRecoveryRRCTransfer-MN-to-SN,</w:t>
      </w:r>
    </w:p>
    <w:p w14:paraId="75DA2BC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id-RequestedFastMCGRecoveryViaSRB3,</w:t>
      </w:r>
    </w:p>
    <w:p w14:paraId="4DCD4DA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</w:t>
      </w:r>
      <w:r w:rsidRPr="004B2216">
        <w:rPr>
          <w:rFonts w:ascii="Courier New" w:eastAsia="宋体" w:hAnsi="Courier New"/>
          <w:noProof/>
          <w:sz w:val="16"/>
          <w:lang w:eastAsia="ja-JP"/>
        </w:rPr>
        <w:t>vailable</w:t>
      </w:r>
      <w:r w:rsidRPr="004B2216">
        <w:rPr>
          <w:rFonts w:ascii="Courier New" w:eastAsia="宋体" w:hAnsi="Courier New"/>
          <w:noProof/>
          <w:sz w:val="16"/>
          <w:lang w:eastAsia="en-GB"/>
        </w:rPr>
        <w:t>FastMCGRecoveryViaSRB3,</w:t>
      </w:r>
    </w:p>
    <w:p w14:paraId="5828BE8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id-RequestedFastMCGRecoveryViaSRB3Release,</w:t>
      </w:r>
    </w:p>
    <w:p w14:paraId="2E22507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id-ReleaseFastMCGRecoveryViaSRB3,</w:t>
      </w:r>
    </w:p>
    <w:p w14:paraId="27C5EF0D" w14:textId="1C4A63F9" w:rsidR="00195D23" w:rsidRPr="00FD0425" w:rsidRDefault="00976EAA" w:rsidP="00195D23">
      <w:pPr>
        <w:pStyle w:val="PL"/>
        <w:rPr>
          <w:lang w:eastAsia="zh-CN"/>
        </w:rPr>
      </w:pPr>
      <w:ins w:id="113" w:author="CATT" w:date="2020-02-07T15:31:00Z">
        <w:r>
          <w:rPr>
            <w:rFonts w:hint="eastAsia"/>
            <w:lang w:eastAsia="zh-CN"/>
          </w:rPr>
          <w:lastRenderedPageBreak/>
          <w:tab/>
        </w:r>
      </w:ins>
      <w:ins w:id="114" w:author="CATT" w:date="2020-02-07T15:25:00Z">
        <w:r w:rsidR="00195D23">
          <w:rPr>
            <w:rFonts w:hint="eastAsia"/>
            <w:lang w:eastAsia="zh-CN"/>
          </w:rPr>
          <w:t>id</w:t>
        </w:r>
      </w:ins>
      <w:ins w:id="115" w:author="CATT" w:date="2020-02-07T15:31:00Z">
        <w:r>
          <w:rPr>
            <w:rFonts w:hint="eastAsia"/>
            <w:lang w:eastAsia="zh-CN"/>
          </w:rPr>
          <w:t>-</w:t>
        </w:r>
        <w:r>
          <w:rPr>
            <w:rFonts w:hint="eastAsia"/>
            <w:snapToGrid w:val="0"/>
            <w:lang w:eastAsia="zh-CN"/>
          </w:rPr>
          <w:t>UERadioCapabilityID,</w:t>
        </w:r>
      </w:ins>
    </w:p>
    <w:p w14:paraId="6F707E84" w14:textId="77777777" w:rsidR="00195D23" w:rsidRPr="00FD0425" w:rsidRDefault="00195D23" w:rsidP="00195D23">
      <w:pPr>
        <w:pStyle w:val="PL"/>
      </w:pPr>
    </w:p>
    <w:p w14:paraId="49B28D85" w14:textId="77777777" w:rsidR="00195D23" w:rsidRPr="00FD0425" w:rsidRDefault="00195D23" w:rsidP="00195D23">
      <w:pPr>
        <w:pStyle w:val="PL"/>
        <w:rPr>
          <w:snapToGrid w:val="0"/>
        </w:rPr>
      </w:pPr>
    </w:p>
    <w:p w14:paraId="61EBF74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479BE46" w14:textId="77777777" w:rsidR="00195D23" w:rsidRPr="00FD0425" w:rsidRDefault="00195D23" w:rsidP="00195D23">
      <w:pPr>
        <w:pStyle w:val="PL"/>
      </w:pPr>
      <w:r w:rsidRPr="00FD0425">
        <w:tab/>
        <w:t>maxnoofDRBs,</w:t>
      </w:r>
    </w:p>
    <w:p w14:paraId="3D8563B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14F269E" w14:textId="77777777" w:rsidR="00195D23" w:rsidRPr="00FD0425" w:rsidRDefault="00195D23" w:rsidP="00195D23">
      <w:pPr>
        <w:pStyle w:val="PL"/>
      </w:pPr>
      <w:r w:rsidRPr="00FD0425">
        <w:tab/>
        <w:t>maxnoofQoSFlows</w:t>
      </w:r>
    </w:p>
    <w:p w14:paraId="14894BA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27E762" w14:textId="77777777" w:rsidR="00195D23" w:rsidRPr="00FD0425" w:rsidRDefault="00195D23" w:rsidP="00195D23">
      <w:pPr>
        <w:pStyle w:val="PL"/>
        <w:rPr>
          <w:snapToGrid w:val="0"/>
        </w:rPr>
      </w:pPr>
    </w:p>
    <w:p w14:paraId="7FE490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9273E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75A136" w14:textId="77777777" w:rsidR="00195D23" w:rsidRPr="00FD0425" w:rsidRDefault="00195D23" w:rsidP="00195D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2B680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6471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F19B7" w14:textId="77777777" w:rsidR="00195D23" w:rsidRPr="00FD0425" w:rsidRDefault="00195D23" w:rsidP="00195D23">
      <w:pPr>
        <w:pStyle w:val="PL"/>
        <w:rPr>
          <w:snapToGrid w:val="0"/>
        </w:rPr>
      </w:pPr>
    </w:p>
    <w:p w14:paraId="616A5C2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85DC90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0F6570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6866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1BB3" w14:textId="77777777" w:rsidR="00195D23" w:rsidRPr="00FD0425" w:rsidRDefault="00195D23" w:rsidP="00195D23">
      <w:pPr>
        <w:pStyle w:val="PL"/>
        <w:rPr>
          <w:snapToGrid w:val="0"/>
        </w:rPr>
      </w:pPr>
    </w:p>
    <w:p w14:paraId="280397E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CE6D50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8747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1AC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9B52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73F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DB7D9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E3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B460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E13FA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4A7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0FA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8D03" w14:textId="77777777" w:rsidR="00195D23" w:rsidRPr="00FD0425" w:rsidRDefault="00195D23" w:rsidP="00195D23">
      <w:pPr>
        <w:pStyle w:val="PL"/>
        <w:rPr>
          <w:snapToGrid w:val="0"/>
        </w:rPr>
      </w:pPr>
    </w:p>
    <w:p w14:paraId="6669969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BC1F0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A313E7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E365657" w14:textId="77777777" w:rsidR="00195D23" w:rsidRPr="00FD0425" w:rsidRDefault="00195D23" w:rsidP="00195D2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9B0BCA" w14:textId="77777777" w:rsidR="00195D23" w:rsidRPr="00FD0425" w:rsidRDefault="00195D23" w:rsidP="00195D2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8202976" w14:textId="77777777" w:rsidR="00195D23" w:rsidRPr="00FD0425" w:rsidRDefault="00195D23" w:rsidP="00195D2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E36F0E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42848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862C3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FE06BC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3D71B" w14:textId="77777777" w:rsidR="00195D23" w:rsidRPr="00FD0425" w:rsidRDefault="00195D23" w:rsidP="00195D2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025E3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1AA51B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0D30D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18A39F" w14:textId="77777777" w:rsidR="00195D23" w:rsidRDefault="00195D23" w:rsidP="00195D23">
      <w:pPr>
        <w:pStyle w:val="PL"/>
        <w:rPr>
          <w:rFonts w:hint="eastAsia"/>
          <w:noProof w:val="0"/>
          <w:snapToGrid w:val="0"/>
          <w:lang w:eastAsia="zh-CN"/>
        </w:rPr>
      </w:pPr>
    </w:p>
    <w:p w14:paraId="665FA3D7" w14:textId="77777777" w:rsidR="004945B3" w:rsidRDefault="004945B3" w:rsidP="004945B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2C2C10F" w14:textId="77777777" w:rsidR="004945B3" w:rsidRDefault="004945B3" w:rsidP="004945B3">
      <w:pPr>
        <w:pStyle w:val="PL"/>
        <w:rPr>
          <w:ins w:id="116" w:author="CATT" w:date="2020-04-02T09:19:00Z"/>
          <w:rFonts w:hint="eastAsia"/>
          <w:noProof w:val="0"/>
          <w:snapToGrid w:val="0"/>
          <w:lang w:eastAsia="zh-CN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 xml:space="preserve"> 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ins w:id="117" w:author="CATT" w:date="2020-04-02T09:19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E1D6D22" w14:textId="2C8B879F" w:rsidR="004945B3" w:rsidRPr="00FD0425" w:rsidRDefault="004945B3" w:rsidP="007E0A91">
      <w:pPr>
        <w:pStyle w:val="PL"/>
        <w:tabs>
          <w:tab w:val="clear" w:pos="4992"/>
          <w:tab w:val="left" w:pos="4925"/>
        </w:tabs>
        <w:rPr>
          <w:noProof w:val="0"/>
          <w:snapToGrid w:val="0"/>
        </w:rPr>
      </w:pPr>
      <w:ins w:id="118" w:author="CATT" w:date="2020-04-02T09:1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</w:ins>
      <w:ins w:id="119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20" w:author="CATT" w:date="2020-04-02T09:19:00Z">
        <w:r w:rsidRPr="00FD0425">
          <w:rPr>
            <w:noProof w:val="0"/>
            <w:snapToGrid w:val="0"/>
            <w:lang w:eastAsia="zh-CN"/>
          </w:rPr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</w:ins>
      <w:ins w:id="121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22" w:author="CATT" w:date="2020-04-02T09:19:00Z">
        <w:r w:rsidRPr="00FD0425">
          <w:rPr>
            <w:noProof w:val="0"/>
            <w:snapToGrid w:val="0"/>
            <w:lang w:eastAsia="zh-CN"/>
          </w:rPr>
          <w:t>PRESENCE optional</w:t>
        </w:r>
      </w:ins>
      <w:ins w:id="123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124" w:author="CATT" w:date="2020-04-02T09:19:00Z">
        <w:r w:rsidRPr="00FD0425">
          <w:rPr>
            <w:noProof w:val="0"/>
            <w:snapToGrid w:val="0"/>
            <w:lang w:eastAsia="zh-CN"/>
          </w:rPr>
          <w:t>}</w:t>
        </w:r>
      </w:ins>
      <w:r w:rsidRPr="005B601F">
        <w:rPr>
          <w:noProof w:val="0"/>
          <w:snapToGrid w:val="0"/>
        </w:rPr>
        <w:t>,</w:t>
      </w:r>
    </w:p>
    <w:p w14:paraId="49F09F1F" w14:textId="77777777" w:rsidR="004945B3" w:rsidRPr="00FD0425" w:rsidRDefault="004945B3" w:rsidP="004945B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154626" w14:textId="77777777" w:rsidR="004945B3" w:rsidRPr="00FD0425" w:rsidRDefault="004945B3" w:rsidP="004945B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4E7C03" w14:textId="77777777" w:rsidR="00195D23" w:rsidRPr="00FD0425" w:rsidRDefault="00195D23" w:rsidP="00195D23">
      <w:pPr>
        <w:pStyle w:val="PL"/>
        <w:rPr>
          <w:snapToGrid w:val="0"/>
        </w:rPr>
      </w:pPr>
    </w:p>
    <w:p w14:paraId="08F835B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53170E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4C5AD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E8FA8F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851439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9A3B6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2EC4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6E3FDAF6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2BFF8CB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B84D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B3B6CC" w14:textId="77777777" w:rsidR="00677673" w:rsidRPr="00CE63E2" w:rsidRDefault="00677673" w:rsidP="00677673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0610A3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1876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440CEC" w14:textId="77777777" w:rsidR="00677673" w:rsidRPr="00FD0425" w:rsidRDefault="00677673" w:rsidP="0067767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7B0B4C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3A6C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22FDA" w14:textId="77777777" w:rsidR="00677673" w:rsidRPr="00FD0425" w:rsidRDefault="00677673" w:rsidP="00677673">
      <w:pPr>
        <w:pStyle w:val="PL"/>
      </w:pPr>
    </w:p>
    <w:p w14:paraId="0B22BF4D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F11AAA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CC1BD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5AF4B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2D180" w14:textId="77777777" w:rsidR="00677673" w:rsidRPr="00FD0425" w:rsidRDefault="00677673" w:rsidP="00677673">
      <w:pPr>
        <w:pStyle w:val="PL"/>
        <w:rPr>
          <w:snapToGrid w:val="0"/>
        </w:rPr>
      </w:pPr>
    </w:p>
    <w:p w14:paraId="5A9BDBB6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C4324BF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E55D6D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83DCE41" w14:textId="77777777" w:rsidR="008335BC" w:rsidRPr="00FD0425" w:rsidRDefault="008335BC" w:rsidP="008335BC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61E5B2B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59C6C5E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CF633A1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C278D65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468105E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8B43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36D2E3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4522AF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073B5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73C252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F275EB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27FB3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109F33C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C50C5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7C471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B80489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92BB50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28A0BD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BAB40BD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DF507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1F2C8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BFC8A43" w14:textId="0F68BF32" w:rsidR="008335BC" w:rsidRPr="00FD0425" w:rsidRDefault="008335BC" w:rsidP="008335BC">
      <w:pPr>
        <w:pStyle w:val="PL"/>
        <w:rPr>
          <w:rFonts w:hint="eastAsia"/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del w:id="125" w:author="CATT" w:date="2020-04-02T09:22:00Z">
        <w:r w:rsidRPr="00FD0425" w:rsidDel="008335BC">
          <w:rPr>
            <w:snapToGrid w:val="0"/>
          </w:rPr>
          <w:tab/>
        </w:r>
      </w:del>
      <w:r w:rsidRPr="00FD0425">
        <w:rPr>
          <w:snapToGrid w:val="0"/>
        </w:rPr>
        <w:t>PRESENCE optional}</w:t>
      </w:r>
      <w:ins w:id="126" w:author="CATT" w:date="2020-04-02T09:22:00Z">
        <w:r>
          <w:rPr>
            <w:rFonts w:hint="eastAsia"/>
            <w:snapToGrid w:val="0"/>
            <w:lang w:eastAsia="zh-CN"/>
          </w:rPr>
          <w:t>|</w:t>
        </w:r>
      </w:ins>
    </w:p>
    <w:p w14:paraId="66435CA1" w14:textId="5E9DBFCC" w:rsidR="00677673" w:rsidRPr="00FD0425" w:rsidRDefault="00677673" w:rsidP="00677673">
      <w:pPr>
        <w:pStyle w:val="PL"/>
        <w:rPr>
          <w:snapToGrid w:val="0"/>
        </w:rPr>
      </w:pPr>
      <w:ins w:id="127" w:author="CATT" w:date="2020-02-07T16:02:00Z">
        <w:r w:rsidRPr="00FD0425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28" w:author="CATT" w:date="2020-02-07T16:03:00Z">
        <w:r>
          <w:rPr>
            <w:rFonts w:hint="eastAsia"/>
            <w:snapToGrid w:val="0"/>
            <w:lang w:eastAsia="zh-CN"/>
          </w:rPr>
          <w:t>UERadioCapabilityID</w:t>
        </w:r>
      </w:ins>
      <w:ins w:id="129" w:author="CATT" w:date="2020-02-07T16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optional}|</w:t>
        </w:r>
      </w:ins>
      <w:r w:rsidRPr="00FD0425">
        <w:rPr>
          <w:snapToGrid w:val="0"/>
        </w:rPr>
        <w:t>,</w:t>
      </w:r>
    </w:p>
    <w:p w14:paraId="41456A9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74ED1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34E5D61" w14:textId="77777777" w:rsidR="00677673" w:rsidRPr="00FD0425" w:rsidRDefault="00677673" w:rsidP="00195D23">
      <w:pPr>
        <w:pStyle w:val="PL"/>
        <w:rPr>
          <w:snapToGrid w:val="0"/>
          <w:lang w:eastAsia="zh-CN"/>
        </w:rPr>
      </w:pPr>
    </w:p>
    <w:p w14:paraId="124F96E0" w14:textId="77777777" w:rsidR="009F502B" w:rsidRPr="00CE63E2" w:rsidRDefault="009F502B" w:rsidP="009F502B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AA07831" w14:textId="77777777" w:rsidR="00DF4D52" w:rsidRPr="00FD0425" w:rsidRDefault="00DF4D52" w:rsidP="00DF4D52">
      <w:pPr>
        <w:pStyle w:val="3"/>
      </w:pPr>
      <w:bookmarkStart w:id="130" w:name="_Toc20955408"/>
      <w:r w:rsidRPr="00FD0425">
        <w:t>9.3.5</w:t>
      </w:r>
      <w:r w:rsidRPr="00FD0425">
        <w:tab/>
        <w:t>Information Element definitions</w:t>
      </w:r>
      <w:bookmarkEnd w:id="130"/>
    </w:p>
    <w:p w14:paraId="092FC2C0" w14:textId="77777777" w:rsidR="00DF4D52" w:rsidRPr="00FD0425" w:rsidRDefault="00DF4D52" w:rsidP="00DF4D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4EF627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5845E4B3" w14:textId="77777777" w:rsidR="00DF4D52" w:rsidRPr="00FD0425" w:rsidRDefault="00DF4D52" w:rsidP="00DF4D52">
      <w:pPr>
        <w:pStyle w:val="PL"/>
      </w:pPr>
      <w:r w:rsidRPr="00FD0425">
        <w:t>--</w:t>
      </w:r>
    </w:p>
    <w:p w14:paraId="0C637927" w14:textId="77777777" w:rsidR="00DF4D52" w:rsidRPr="00FD0425" w:rsidRDefault="00DF4D52" w:rsidP="00DF4D52">
      <w:pPr>
        <w:pStyle w:val="PL"/>
      </w:pPr>
      <w:r w:rsidRPr="00FD0425">
        <w:t>-- Information Element Definitions</w:t>
      </w:r>
    </w:p>
    <w:p w14:paraId="5F2B83A4" w14:textId="77777777" w:rsidR="00DF4D52" w:rsidRPr="00FD0425" w:rsidRDefault="00DF4D52" w:rsidP="00DF4D52">
      <w:pPr>
        <w:pStyle w:val="PL"/>
      </w:pPr>
      <w:r w:rsidRPr="00FD0425">
        <w:t>--</w:t>
      </w:r>
    </w:p>
    <w:p w14:paraId="23660671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103BAE18" w14:textId="77777777" w:rsidR="00DF4D52" w:rsidRPr="00CE63E2" w:rsidRDefault="00DF4D52" w:rsidP="00DF4D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BA4F59" w14:textId="77777777" w:rsidR="00564D9A" w:rsidRPr="00FD0425" w:rsidRDefault="00564D9A" w:rsidP="00564D9A">
      <w:pPr>
        <w:pStyle w:val="PL"/>
        <w:outlineLvl w:val="3"/>
      </w:pPr>
      <w:r w:rsidRPr="00FD0425">
        <w:t>-- U</w:t>
      </w:r>
    </w:p>
    <w:p w14:paraId="7282FDFE" w14:textId="77777777" w:rsidR="00564D9A" w:rsidRPr="00FD0425" w:rsidRDefault="00564D9A" w:rsidP="00564D9A">
      <w:pPr>
        <w:pStyle w:val="PL"/>
      </w:pPr>
    </w:p>
    <w:p w14:paraId="5BF94974" w14:textId="312326D3" w:rsidR="00564D9A" w:rsidRPr="00FD0425" w:rsidRDefault="00E10BA0" w:rsidP="00564D9A">
      <w:pPr>
        <w:pStyle w:val="PL"/>
      </w:pPr>
      <w:bookmarkStart w:id="131" w:name="_Hlk513997339"/>
      <w:ins w:id="132" w:author="CATT" w:date="2020-02-07T15:36:00Z">
        <w:r>
          <w:rPr>
            <w:rFonts w:hint="eastAsia"/>
            <w:snapToGrid w:val="0"/>
            <w:lang w:eastAsia="zh-CN"/>
          </w:rPr>
          <w:t xml:space="preserve">UERadioCapabilityID ::== </w:t>
        </w:r>
        <w:r w:rsidRPr="00FD0425">
          <w:t>OCTET STRING</w:t>
        </w:r>
      </w:ins>
    </w:p>
    <w:p w14:paraId="0583DA9C" w14:textId="77777777" w:rsidR="00564D9A" w:rsidRPr="00FD0425" w:rsidRDefault="00564D9A" w:rsidP="00564D9A">
      <w:pPr>
        <w:pStyle w:val="PL"/>
      </w:pPr>
    </w:p>
    <w:p w14:paraId="639DDB0F" w14:textId="77777777" w:rsidR="00AD4AA1" w:rsidRPr="00CE63E2" w:rsidRDefault="00AD4AA1" w:rsidP="00AD4AA1">
      <w:pPr>
        <w:pStyle w:val="FirstChange"/>
      </w:pPr>
      <w:bookmarkStart w:id="133" w:name="_Hlk51552424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A18B70" w14:textId="77777777" w:rsidR="00926886" w:rsidRDefault="00926886" w:rsidP="00564D9A">
      <w:pPr>
        <w:pStyle w:val="PL"/>
        <w:rPr>
          <w:snapToGrid w:val="0"/>
          <w:lang w:eastAsia="zh-CN"/>
        </w:rPr>
      </w:pPr>
    </w:p>
    <w:bookmarkEnd w:id="131"/>
    <w:bookmarkEnd w:id="133"/>
    <w:p w14:paraId="0F9FA90A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UEContextInfoRetrUECtxtResp ::= SEQUENCE {</w:t>
      </w:r>
    </w:p>
    <w:p w14:paraId="7B249E40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ng-c-UE-signalling-ref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AMF-UE-NGAP-ID,</w:t>
      </w:r>
    </w:p>
    <w:p w14:paraId="46D7F13D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signalling-TNL-at-source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CPTransportLayerInformation,</w:t>
      </w:r>
    </w:p>
    <w:p w14:paraId="654E91E4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ueSecurityCapabilities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UESecurityCapabilities,</w:t>
      </w:r>
    </w:p>
    <w:p w14:paraId="123FC4C7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securityInformation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AS-SecurityInformation,</w:t>
      </w:r>
    </w:p>
    <w:p w14:paraId="336CBDD1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ue-AMBR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UEAggregateMaximumBitRate,</w:t>
      </w:r>
    </w:p>
    <w:p w14:paraId="6DBAC541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pduSessionResourcesToBeSetup-List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PDUSessionResourcesToBeSetup-List,</w:t>
      </w:r>
    </w:p>
    <w:p w14:paraId="312E2FA6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rrc-Context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OCTET STRING,</w:t>
      </w:r>
    </w:p>
    <w:p w14:paraId="53E6AF79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mobilityRestrictionList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MobilityRestrictionList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3E68953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indexToRatFrequencySelectionPriority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RFSP-Index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4E2F2339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proofErr w:type="spellStart"/>
      <w:r w:rsidRPr="008335BC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8335BC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proofErr w:type="gramStart"/>
      <w:r w:rsidRPr="008335BC">
        <w:rPr>
          <w:rFonts w:ascii="Courier New" w:eastAsia="宋体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UEContextInfoRetrUECtxtResp</w:t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8335BC">
        <w:rPr>
          <w:rFonts w:ascii="Courier New" w:eastAsia="宋体" w:hAnsi="Courier New"/>
          <w:snapToGrid w:val="0"/>
          <w:sz w:val="16"/>
          <w:lang w:eastAsia="zh-CN"/>
        </w:rPr>
        <w:t xml:space="preserve">} } </w:t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335BC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1671508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A9E86C8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A92E20B" w14:textId="77777777" w:rsidR="00564D9A" w:rsidRDefault="00564D9A" w:rsidP="00564D9A">
      <w:pPr>
        <w:pStyle w:val="PL"/>
        <w:rPr>
          <w:rFonts w:hint="eastAsia"/>
          <w:lang w:eastAsia="zh-CN"/>
        </w:rPr>
      </w:pPr>
    </w:p>
    <w:p w14:paraId="6EB2971C" w14:textId="77777777" w:rsidR="008335BC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5EE63E6B" w14:textId="77777777" w:rsidR="008335BC" w:rsidRDefault="008335BC" w:rsidP="008335BC">
      <w:pPr>
        <w:pStyle w:val="PL"/>
        <w:rPr>
          <w:ins w:id="134" w:author="CATT" w:date="2020-04-02T09:24:00Z"/>
          <w:rFonts w:hint="eastAsia"/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ins w:id="135" w:author="CATT" w:date="2020-04-02T09:24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545BFB9E" w14:textId="15F68367" w:rsidR="008335BC" w:rsidRPr="00FD0425" w:rsidRDefault="008335BC" w:rsidP="008335BC">
      <w:pPr>
        <w:pStyle w:val="PL"/>
        <w:tabs>
          <w:tab w:val="clear" w:pos="4992"/>
          <w:tab w:val="left" w:pos="4925"/>
        </w:tabs>
        <w:rPr>
          <w:noProof w:val="0"/>
          <w:snapToGrid w:val="0"/>
          <w:lang w:eastAsia="zh-CN"/>
        </w:rPr>
        <w:pPrChange w:id="136" w:author="CATT" w:date="2020-04-02T09:24:00Z">
          <w:pPr>
            <w:pStyle w:val="PL"/>
          </w:pPr>
        </w:pPrChange>
      </w:pPr>
      <w:ins w:id="137" w:author="CATT" w:date="2020-04-02T09:24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</w:ins>
      <w:r w:rsidRPr="005B601F">
        <w:rPr>
          <w:noProof w:val="0"/>
          <w:snapToGrid w:val="0"/>
          <w:lang w:eastAsia="zh-CN"/>
        </w:rPr>
        <w:t>,</w:t>
      </w:r>
    </w:p>
    <w:p w14:paraId="67D0AC32" w14:textId="77777777" w:rsidR="008335BC" w:rsidRPr="00FD0425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6AE529" w14:textId="77777777" w:rsidR="008335BC" w:rsidRPr="00FD0425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911A81" w14:textId="77777777" w:rsidR="008335BC" w:rsidRPr="00FD0425" w:rsidRDefault="008335BC" w:rsidP="00564D9A">
      <w:pPr>
        <w:pStyle w:val="PL"/>
        <w:rPr>
          <w:rFonts w:hint="eastAsia"/>
          <w:lang w:eastAsia="zh-CN"/>
        </w:rPr>
      </w:pPr>
    </w:p>
    <w:p w14:paraId="39E9B4CD" w14:textId="77777777" w:rsidR="00AD4AA1" w:rsidRPr="00CE63E2" w:rsidRDefault="00AD4AA1" w:rsidP="00AD4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D0D45F" w14:textId="77777777" w:rsidR="00337B05" w:rsidRDefault="00337B05" w:rsidP="004B5490">
      <w:pPr>
        <w:pStyle w:val="FirstChange"/>
        <w:rPr>
          <w:lang w:eastAsia="zh-CN"/>
        </w:rPr>
      </w:pPr>
    </w:p>
    <w:p w14:paraId="06088A08" w14:textId="77777777" w:rsidR="00337B05" w:rsidRPr="00FD0425" w:rsidRDefault="00337B05" w:rsidP="00337B05">
      <w:pPr>
        <w:pStyle w:val="3"/>
      </w:pPr>
      <w:bookmarkStart w:id="138" w:name="_Toc20955410"/>
      <w:r w:rsidRPr="00FD0425">
        <w:t>9.3.7</w:t>
      </w:r>
      <w:r w:rsidRPr="00FD0425">
        <w:tab/>
        <w:t>Constant definitions</w:t>
      </w:r>
      <w:bookmarkEnd w:id="138"/>
    </w:p>
    <w:p w14:paraId="10A416FF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12F00F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B902480" w14:textId="77777777" w:rsidR="00337B05" w:rsidRPr="00FD0425" w:rsidRDefault="00337B05" w:rsidP="00337B05">
      <w:pPr>
        <w:pStyle w:val="PL"/>
      </w:pPr>
      <w:r w:rsidRPr="00FD0425">
        <w:t>--</w:t>
      </w:r>
    </w:p>
    <w:p w14:paraId="53D50D0E" w14:textId="77777777" w:rsidR="00337B05" w:rsidRPr="00FD0425" w:rsidRDefault="00337B05" w:rsidP="00337B05">
      <w:pPr>
        <w:pStyle w:val="PL"/>
      </w:pPr>
      <w:r w:rsidRPr="00FD0425">
        <w:lastRenderedPageBreak/>
        <w:t>-- Constant definitions</w:t>
      </w:r>
    </w:p>
    <w:p w14:paraId="2F62B8AA" w14:textId="77777777" w:rsidR="00337B05" w:rsidRPr="00FD0425" w:rsidRDefault="00337B05" w:rsidP="00337B05">
      <w:pPr>
        <w:pStyle w:val="PL"/>
      </w:pPr>
      <w:r w:rsidRPr="00FD0425">
        <w:t>--</w:t>
      </w:r>
    </w:p>
    <w:p w14:paraId="79531EC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E91D8E8" w14:textId="77777777" w:rsidR="00337B05" w:rsidRDefault="00337B05" w:rsidP="004B5490">
      <w:pPr>
        <w:pStyle w:val="FirstChange"/>
        <w:rPr>
          <w:lang w:eastAsia="zh-CN"/>
        </w:rPr>
      </w:pPr>
    </w:p>
    <w:p w14:paraId="1904817D" w14:textId="655B4CD9" w:rsidR="00337B05" w:rsidRDefault="00337B05" w:rsidP="004B549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2A1B5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867DE5B" w14:textId="77777777" w:rsidR="00337B05" w:rsidRPr="00FD0425" w:rsidRDefault="00337B05" w:rsidP="00337B05">
      <w:pPr>
        <w:pStyle w:val="PL"/>
      </w:pPr>
      <w:r w:rsidRPr="00FD0425">
        <w:t>--</w:t>
      </w:r>
    </w:p>
    <w:p w14:paraId="33CA054D" w14:textId="77777777" w:rsidR="00337B05" w:rsidRPr="00FD0425" w:rsidRDefault="00337B05" w:rsidP="00337B05">
      <w:pPr>
        <w:pStyle w:val="PL"/>
        <w:outlineLvl w:val="3"/>
      </w:pPr>
      <w:r w:rsidRPr="00FD0425">
        <w:t>-- IEs</w:t>
      </w:r>
    </w:p>
    <w:p w14:paraId="683A364F" w14:textId="77777777" w:rsidR="00337B05" w:rsidRPr="00FD0425" w:rsidRDefault="00337B05" w:rsidP="00337B05">
      <w:pPr>
        <w:pStyle w:val="PL"/>
      </w:pPr>
      <w:r w:rsidRPr="00FD0425">
        <w:t>--</w:t>
      </w:r>
    </w:p>
    <w:p w14:paraId="1C425EA6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3935DA00" w14:textId="77777777" w:rsidR="00337B05" w:rsidRPr="00FD0425" w:rsidRDefault="00337B05" w:rsidP="00337B05">
      <w:pPr>
        <w:pStyle w:val="PL"/>
      </w:pPr>
    </w:p>
    <w:p w14:paraId="61F907B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A9EFE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764D3B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21A33A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3C350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ACA4F2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E4AE196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9BCF23C" w14:textId="77777777" w:rsidR="00337B05" w:rsidRPr="00FD0425" w:rsidRDefault="00337B05" w:rsidP="00337B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0A5D13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45840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8C1F61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40B85F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91EF687" w14:textId="77777777" w:rsidR="00337B05" w:rsidRPr="00FD0425" w:rsidRDefault="00337B05" w:rsidP="00337B0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E4497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7E2814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86DCC8" w14:textId="77777777" w:rsidR="00337B05" w:rsidRPr="00FD0425" w:rsidRDefault="00337B05" w:rsidP="00337B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BD0C9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3DDCC2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EEDC0F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210CAE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944CD7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F8B4E5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E49EA20" w14:textId="77777777" w:rsidR="00337B05" w:rsidRPr="00FD0425" w:rsidRDefault="00337B05" w:rsidP="00337B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4A7AB2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F5D2B9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45D28F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4F8D2D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8BE20E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02309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C0ED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DEBC6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BEE7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6DBC4F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1F62D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71F8D4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07C897B" w14:textId="77777777" w:rsidR="00337B05" w:rsidRPr="00FD0425" w:rsidRDefault="00337B05" w:rsidP="00337B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B30A9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AA8464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FA5F75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D0EF74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23273C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490909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9075E3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AB59BAC" w14:textId="77777777" w:rsidR="00337B05" w:rsidRPr="00FD0425" w:rsidRDefault="00337B05" w:rsidP="00337B05">
      <w:pPr>
        <w:pStyle w:val="PL"/>
        <w:rPr>
          <w:snapToGrid w:val="0"/>
        </w:rPr>
      </w:pPr>
      <w:bookmarkStart w:id="13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4220AD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906055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70889E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D9FBAA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3C7D6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8B638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275500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98C52FE" w14:textId="77777777" w:rsidR="00337B05" w:rsidRPr="00FD0425" w:rsidRDefault="00337B05" w:rsidP="00337B0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9"/>
    <w:p w14:paraId="5758BF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2B49AA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59ED62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89B6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336251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39EF0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C9382D5" w14:textId="77777777" w:rsidR="00337B05" w:rsidRPr="00FD0425" w:rsidRDefault="00337B05" w:rsidP="00337B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20F146C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78F546B" w14:textId="77777777" w:rsidR="00337B05" w:rsidRPr="00FD0425" w:rsidRDefault="00337B05" w:rsidP="00337B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0A656E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60A114" w14:textId="77777777" w:rsidR="00337B05" w:rsidRPr="00FD0425" w:rsidRDefault="00337B05" w:rsidP="00337B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E1048D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1C7526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6AFE0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418E3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1FA8F6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45D3D9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80F858C" w14:textId="77777777" w:rsidR="00337B05" w:rsidRPr="00FD0425" w:rsidRDefault="00337B05" w:rsidP="00337B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83033A" w14:textId="77777777" w:rsidR="00337B05" w:rsidRPr="00FD0425" w:rsidRDefault="00337B05" w:rsidP="00337B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B1FD13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EA907B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99B2D3" w14:textId="77777777" w:rsidR="00337B05" w:rsidRPr="00FD0425" w:rsidRDefault="00337B05" w:rsidP="00337B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46E1D1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F16C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F8DFA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FA9C97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FA29700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B879A64" w14:textId="77777777" w:rsidR="00337B05" w:rsidRPr="00FD0425" w:rsidRDefault="00337B05" w:rsidP="00337B05">
      <w:pPr>
        <w:pStyle w:val="PL"/>
      </w:pPr>
      <w:bookmarkStart w:id="14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3ABB6E" w14:textId="77777777" w:rsidR="00337B05" w:rsidRPr="00FD0425" w:rsidRDefault="00337B05" w:rsidP="00337B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4354147" w14:textId="77777777" w:rsidR="00337B05" w:rsidRPr="00FD0425" w:rsidRDefault="00337B05" w:rsidP="00337B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24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7879F8" w14:textId="77777777" w:rsidR="00337B05" w:rsidRPr="00FD0425" w:rsidRDefault="00337B05" w:rsidP="00337B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EC021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86AB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6C2EA2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9F090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62955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ACED0D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B2F1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0"/>
    <w:p w14:paraId="2915C2A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2D87E1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693B6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E17AC9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D45DB9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C06713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E33509B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1A8388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8D744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B37EF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1AD77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3C9F01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50C6AD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86A79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7D1037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800989" w14:textId="77777777" w:rsidR="00337B05" w:rsidRPr="00FD0425" w:rsidRDefault="00337B05" w:rsidP="00337B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2FAA3E9" w14:textId="77777777" w:rsidR="00337B05" w:rsidRPr="00FD0425" w:rsidRDefault="00337B05" w:rsidP="00337B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46F0500" w14:textId="77777777" w:rsidR="00337B05" w:rsidRPr="00FD0425" w:rsidRDefault="00337B05" w:rsidP="00337B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21FA54B" w14:textId="77777777" w:rsidR="00337B05" w:rsidRPr="00FD0425" w:rsidRDefault="00337B05" w:rsidP="00337B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151559" w14:textId="77777777" w:rsidR="00337B05" w:rsidRPr="00FD0425" w:rsidRDefault="00337B05" w:rsidP="00337B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E0CEC5" w14:textId="77777777" w:rsidR="00337B05" w:rsidRPr="00FD0425" w:rsidRDefault="00337B05" w:rsidP="00337B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D695ACC" w14:textId="77777777" w:rsidR="00337B05" w:rsidRPr="00FD0425" w:rsidRDefault="00337B05" w:rsidP="00337B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DCD07EB" w14:textId="77777777" w:rsidR="00337B05" w:rsidRPr="00FD0425" w:rsidRDefault="00337B05" w:rsidP="00337B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B5AAF8" w14:textId="77777777" w:rsidR="00337B05" w:rsidRPr="00FD0425" w:rsidRDefault="00337B05" w:rsidP="00337B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6CDBCF" w14:textId="77777777" w:rsidR="00337B05" w:rsidRPr="00FD0425" w:rsidRDefault="00337B05" w:rsidP="00337B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4398DD0" w14:textId="77777777" w:rsidR="00337B05" w:rsidRPr="00FD0425" w:rsidRDefault="00337B05" w:rsidP="00337B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F02108C" w14:textId="77777777" w:rsidR="00337B05" w:rsidRPr="00FD0425" w:rsidRDefault="00337B05" w:rsidP="00337B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41963C" w14:textId="77777777" w:rsidR="00337B05" w:rsidRPr="00FD0425" w:rsidRDefault="00337B05" w:rsidP="00337B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82D71A8" w14:textId="77777777" w:rsidR="00337B05" w:rsidRPr="00FD0425" w:rsidRDefault="00337B05" w:rsidP="00337B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26E2F9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824B3D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313D582" w14:textId="77777777" w:rsidR="00337B05" w:rsidRPr="00FD0425" w:rsidRDefault="00337B05" w:rsidP="00337B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AF2C1FA" w14:textId="77777777" w:rsidR="00337B05" w:rsidRPr="00FD0425" w:rsidRDefault="00337B05" w:rsidP="00337B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E088749" w14:textId="77777777" w:rsidR="00337B05" w:rsidRPr="00FD0425" w:rsidRDefault="00337B05" w:rsidP="00337B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83AD1D7" w14:textId="77777777" w:rsidR="00337B05" w:rsidRPr="00FD0425" w:rsidRDefault="00337B05" w:rsidP="00337B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390E22D" w14:textId="77777777" w:rsidR="00337B05" w:rsidRPr="00FD0425" w:rsidRDefault="00337B05" w:rsidP="00337B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8418D40" w14:textId="77777777" w:rsidR="00337B05" w:rsidRPr="00FD0425" w:rsidRDefault="00337B05" w:rsidP="00337B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5D48CDE" w14:textId="77777777" w:rsidR="00337B05" w:rsidRPr="00FD0425" w:rsidRDefault="00337B05" w:rsidP="00337B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62CF877" w14:textId="77777777" w:rsidR="00337B05" w:rsidRPr="00FD0425" w:rsidRDefault="00337B05" w:rsidP="00337B0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44C294" w14:textId="7AA01724" w:rsidR="00337B05" w:rsidRPr="00FD0425" w:rsidRDefault="00337B05" w:rsidP="00337B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E956F8" w14:textId="77777777" w:rsidR="00337B05" w:rsidRPr="00FD0425" w:rsidRDefault="00337B05" w:rsidP="00337B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0BA5292" w14:textId="77777777" w:rsidR="00337B05" w:rsidRPr="00FD0425" w:rsidRDefault="00337B05" w:rsidP="00337B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FE62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8209842" w14:textId="6AA4B9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57DCA48" w14:textId="4C5A885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5C60FBD" w14:textId="77777777" w:rsidR="00337B05" w:rsidRPr="00337B05" w:rsidRDefault="00337B05" w:rsidP="00337B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60749CC" w14:textId="77777777" w:rsidR="00837F79" w:rsidRPr="00FD0425" w:rsidRDefault="00837F79" w:rsidP="00837F7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0A6ED20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EE3D28C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5110A3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9C2CE02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165E258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CA9059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B4921F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FA9CB76" w14:textId="77777777" w:rsidR="00837F79" w:rsidRPr="00FD0425" w:rsidRDefault="00837F79" w:rsidP="00837F79">
      <w:pPr>
        <w:pStyle w:val="PL"/>
      </w:pPr>
      <w:r w:rsidRPr="00FD0425">
        <w:rPr>
          <w:snapToGrid w:val="0"/>
        </w:rPr>
        <w:lastRenderedPageBreak/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FEF64E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7DFFCA0F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8F7AC37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096A31B" w14:textId="77777777" w:rsidR="00837F79" w:rsidRPr="00FD0425" w:rsidRDefault="00837F79" w:rsidP="00837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1DFC1695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6AFB0873" w14:textId="77777777" w:rsidR="00837F79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B801811" w14:textId="77777777" w:rsidR="00837F79" w:rsidRDefault="00837F79" w:rsidP="00837F7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C281A6B" w14:textId="77777777" w:rsidR="00837F79" w:rsidRDefault="00837F79" w:rsidP="00837F7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98A5755" w14:textId="77777777" w:rsidR="00837F79" w:rsidRDefault="00837F79" w:rsidP="00837F7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B453742" w14:textId="77777777" w:rsidR="00837F79" w:rsidRPr="006663B1" w:rsidRDefault="00837F79" w:rsidP="00837F7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965E7F2" w14:textId="77777777" w:rsidR="00837F79" w:rsidRPr="00FD0425" w:rsidRDefault="00837F79" w:rsidP="00837F7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0A88F6" w14:textId="77777777" w:rsidR="00337B05" w:rsidRDefault="00337B05" w:rsidP="00337B05">
      <w:pPr>
        <w:pStyle w:val="PL"/>
        <w:rPr>
          <w:ins w:id="141" w:author="CATT" w:date="2020-02-07T15:40:00Z"/>
          <w:snapToGrid w:val="0"/>
          <w:lang w:eastAsia="zh-CN"/>
        </w:rPr>
      </w:pPr>
      <w:bookmarkStart w:id="142" w:name="_GoBack"/>
      <w:bookmarkEnd w:id="142"/>
      <w:ins w:id="143" w:author="CATT" w:date="2020-02-07T15:40:00Z"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4505C6C6" w14:textId="77777777" w:rsidR="00337B05" w:rsidRPr="00337B05" w:rsidRDefault="00337B05" w:rsidP="00337B05">
      <w:pPr>
        <w:pStyle w:val="PL"/>
        <w:rPr>
          <w:snapToGrid w:val="0"/>
        </w:rPr>
      </w:pPr>
    </w:p>
    <w:p w14:paraId="1F7E6A9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FCC6F56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3"/>
    <w:p w14:paraId="6E804A7A" w14:textId="005A2E1B" w:rsidR="004B5490" w:rsidRDefault="008863F5" w:rsidP="004B5490">
      <w:pPr>
        <w:pStyle w:val="FirstChange"/>
      </w:pPr>
      <w:r>
        <w:t>&lt;&lt;</w:t>
      </w:r>
      <w:r>
        <w:rPr>
          <w:rFonts w:hint="eastAsia"/>
          <w:lang w:eastAsia="zh-CN"/>
        </w:rPr>
        <w:t>&lt;&lt;&lt;&lt;&lt;&lt;&lt;&lt;&lt;&lt;&lt;&lt;&lt;&lt;&lt;&lt;</w:t>
      </w:r>
      <w:r>
        <w:t>&lt;&lt;&lt;</w:t>
      </w:r>
      <w:r w:rsidR="004B5490" w:rsidRPr="00CE63E2">
        <w:t xml:space="preserve">&lt;&lt;&lt;&lt;&lt;&lt;&lt;&lt;&lt;&lt;&lt;&lt;&lt; </w:t>
      </w:r>
      <w:r w:rsidR="004B5490">
        <w:t>End of</w:t>
      </w:r>
      <w:r w:rsidR="004B5490" w:rsidRPr="00CE63E2">
        <w:t xml:space="preserve"> Change</w:t>
      </w:r>
      <w:r w:rsidR="004B5490">
        <w:t xml:space="preserve">s </w:t>
      </w:r>
      <w:r>
        <w:t>&gt;&gt;&gt;&gt;</w:t>
      </w:r>
      <w:r>
        <w:rPr>
          <w:rFonts w:hint="eastAsia"/>
          <w:lang w:eastAsia="zh-CN"/>
        </w:rPr>
        <w:t>&gt;&gt;&gt;&gt;&gt;&gt;&gt;&gt;&gt;&gt;&gt;&gt;&gt;&gt;&gt;&gt;&gt;&gt;&gt;</w:t>
      </w:r>
      <w:r w:rsidR="004B5490" w:rsidRPr="00CE63E2">
        <w:t>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7E0A91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A0276" w14:textId="77777777" w:rsidR="00BC53C6" w:rsidRDefault="00BC53C6">
      <w:r>
        <w:separator/>
      </w:r>
    </w:p>
  </w:endnote>
  <w:endnote w:type="continuationSeparator" w:id="0">
    <w:p w14:paraId="77D02657" w14:textId="77777777" w:rsidR="00BC53C6" w:rsidRDefault="00BC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918E0" w14:textId="77777777" w:rsidR="00BC53C6" w:rsidRDefault="00BC53C6">
      <w:r>
        <w:separator/>
      </w:r>
    </w:p>
  </w:footnote>
  <w:footnote w:type="continuationSeparator" w:id="0">
    <w:p w14:paraId="43AB0BF9" w14:textId="77777777" w:rsidR="00BC53C6" w:rsidRDefault="00BC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45C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2B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A54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3151"/>
    <w:rsid w:val="00100A9C"/>
    <w:rsid w:val="00124B60"/>
    <w:rsid w:val="00145D43"/>
    <w:rsid w:val="0016051B"/>
    <w:rsid w:val="0017375D"/>
    <w:rsid w:val="00192C46"/>
    <w:rsid w:val="00195D23"/>
    <w:rsid w:val="001A08B3"/>
    <w:rsid w:val="001A2322"/>
    <w:rsid w:val="001A7B60"/>
    <w:rsid w:val="001B52F0"/>
    <w:rsid w:val="001B7A65"/>
    <w:rsid w:val="001D3126"/>
    <w:rsid w:val="001E41F3"/>
    <w:rsid w:val="001E4F04"/>
    <w:rsid w:val="0026004D"/>
    <w:rsid w:val="002640DD"/>
    <w:rsid w:val="00275D12"/>
    <w:rsid w:val="00284FEB"/>
    <w:rsid w:val="002860C4"/>
    <w:rsid w:val="00290F02"/>
    <w:rsid w:val="002B5741"/>
    <w:rsid w:val="002C439D"/>
    <w:rsid w:val="00301CFD"/>
    <w:rsid w:val="00305409"/>
    <w:rsid w:val="00337B05"/>
    <w:rsid w:val="003609EF"/>
    <w:rsid w:val="0036231A"/>
    <w:rsid w:val="00374DD4"/>
    <w:rsid w:val="00380ACE"/>
    <w:rsid w:val="003B53FA"/>
    <w:rsid w:val="003E1A36"/>
    <w:rsid w:val="003F4A4D"/>
    <w:rsid w:val="00410371"/>
    <w:rsid w:val="004242F1"/>
    <w:rsid w:val="0042494E"/>
    <w:rsid w:val="00440D09"/>
    <w:rsid w:val="0044479A"/>
    <w:rsid w:val="00446B19"/>
    <w:rsid w:val="0047434A"/>
    <w:rsid w:val="004945B3"/>
    <w:rsid w:val="004B2216"/>
    <w:rsid w:val="004B5490"/>
    <w:rsid w:val="004B75B7"/>
    <w:rsid w:val="004C7B74"/>
    <w:rsid w:val="004E5FF4"/>
    <w:rsid w:val="005012F2"/>
    <w:rsid w:val="0051580D"/>
    <w:rsid w:val="0054335C"/>
    <w:rsid w:val="00547111"/>
    <w:rsid w:val="00564D9A"/>
    <w:rsid w:val="005845F5"/>
    <w:rsid w:val="00592D74"/>
    <w:rsid w:val="005A0505"/>
    <w:rsid w:val="005A1DE0"/>
    <w:rsid w:val="005C0B02"/>
    <w:rsid w:val="005E2C44"/>
    <w:rsid w:val="00621188"/>
    <w:rsid w:val="006257ED"/>
    <w:rsid w:val="00653EAD"/>
    <w:rsid w:val="0067046A"/>
    <w:rsid w:val="00677673"/>
    <w:rsid w:val="00682DBF"/>
    <w:rsid w:val="00695808"/>
    <w:rsid w:val="006B46FB"/>
    <w:rsid w:val="006E21FB"/>
    <w:rsid w:val="006F2057"/>
    <w:rsid w:val="006F4C38"/>
    <w:rsid w:val="0070381A"/>
    <w:rsid w:val="007808CB"/>
    <w:rsid w:val="00792342"/>
    <w:rsid w:val="00795944"/>
    <w:rsid w:val="007977A8"/>
    <w:rsid w:val="007B512A"/>
    <w:rsid w:val="007C0927"/>
    <w:rsid w:val="007C2097"/>
    <w:rsid w:val="007D6A07"/>
    <w:rsid w:val="007E0A91"/>
    <w:rsid w:val="007F7259"/>
    <w:rsid w:val="008040A8"/>
    <w:rsid w:val="008058B9"/>
    <w:rsid w:val="008279FA"/>
    <w:rsid w:val="008335BC"/>
    <w:rsid w:val="00837F79"/>
    <w:rsid w:val="00850978"/>
    <w:rsid w:val="008576CB"/>
    <w:rsid w:val="008626E7"/>
    <w:rsid w:val="00870EE7"/>
    <w:rsid w:val="008863B9"/>
    <w:rsid w:val="008863F5"/>
    <w:rsid w:val="008A45A6"/>
    <w:rsid w:val="008B4DCD"/>
    <w:rsid w:val="008C1057"/>
    <w:rsid w:val="008F686C"/>
    <w:rsid w:val="009148DE"/>
    <w:rsid w:val="00926886"/>
    <w:rsid w:val="00936B5B"/>
    <w:rsid w:val="00941E30"/>
    <w:rsid w:val="009466B7"/>
    <w:rsid w:val="00947C94"/>
    <w:rsid w:val="00957674"/>
    <w:rsid w:val="00964591"/>
    <w:rsid w:val="00976EAA"/>
    <w:rsid w:val="009777D9"/>
    <w:rsid w:val="00991B88"/>
    <w:rsid w:val="009A28E7"/>
    <w:rsid w:val="009A5753"/>
    <w:rsid w:val="009A579D"/>
    <w:rsid w:val="009A7D15"/>
    <w:rsid w:val="009E3297"/>
    <w:rsid w:val="009E7E8A"/>
    <w:rsid w:val="009F1492"/>
    <w:rsid w:val="009F502B"/>
    <w:rsid w:val="009F734F"/>
    <w:rsid w:val="00A246B6"/>
    <w:rsid w:val="00A276D4"/>
    <w:rsid w:val="00A470FC"/>
    <w:rsid w:val="00A47E70"/>
    <w:rsid w:val="00A50CF0"/>
    <w:rsid w:val="00A61925"/>
    <w:rsid w:val="00A6419C"/>
    <w:rsid w:val="00A67D96"/>
    <w:rsid w:val="00A72C03"/>
    <w:rsid w:val="00A7671C"/>
    <w:rsid w:val="00A80367"/>
    <w:rsid w:val="00A803EE"/>
    <w:rsid w:val="00A914BA"/>
    <w:rsid w:val="00AA2CBC"/>
    <w:rsid w:val="00AB06F9"/>
    <w:rsid w:val="00AB7B7D"/>
    <w:rsid w:val="00AC1CA3"/>
    <w:rsid w:val="00AC5820"/>
    <w:rsid w:val="00AD1CD8"/>
    <w:rsid w:val="00AD4AA1"/>
    <w:rsid w:val="00AD7AC4"/>
    <w:rsid w:val="00AF4E45"/>
    <w:rsid w:val="00B2188C"/>
    <w:rsid w:val="00B236C0"/>
    <w:rsid w:val="00B258BB"/>
    <w:rsid w:val="00B44F14"/>
    <w:rsid w:val="00B66796"/>
    <w:rsid w:val="00B67B97"/>
    <w:rsid w:val="00B74691"/>
    <w:rsid w:val="00B80342"/>
    <w:rsid w:val="00B968C8"/>
    <w:rsid w:val="00BA3EC5"/>
    <w:rsid w:val="00BA51D9"/>
    <w:rsid w:val="00BA73BB"/>
    <w:rsid w:val="00BB5DFC"/>
    <w:rsid w:val="00BC4240"/>
    <w:rsid w:val="00BC53C6"/>
    <w:rsid w:val="00BD279D"/>
    <w:rsid w:val="00BD3A15"/>
    <w:rsid w:val="00BD6BB8"/>
    <w:rsid w:val="00BE0BEA"/>
    <w:rsid w:val="00BE6725"/>
    <w:rsid w:val="00BE7742"/>
    <w:rsid w:val="00C21C35"/>
    <w:rsid w:val="00C66BA2"/>
    <w:rsid w:val="00C70BEA"/>
    <w:rsid w:val="00C7388B"/>
    <w:rsid w:val="00C95985"/>
    <w:rsid w:val="00CB1152"/>
    <w:rsid w:val="00CC5026"/>
    <w:rsid w:val="00CC68D0"/>
    <w:rsid w:val="00CC7143"/>
    <w:rsid w:val="00CD3F50"/>
    <w:rsid w:val="00CE2565"/>
    <w:rsid w:val="00CE685D"/>
    <w:rsid w:val="00D03F9A"/>
    <w:rsid w:val="00D06D51"/>
    <w:rsid w:val="00D24991"/>
    <w:rsid w:val="00D44117"/>
    <w:rsid w:val="00D50255"/>
    <w:rsid w:val="00D5549A"/>
    <w:rsid w:val="00D66520"/>
    <w:rsid w:val="00D670B3"/>
    <w:rsid w:val="00D82851"/>
    <w:rsid w:val="00DA33A0"/>
    <w:rsid w:val="00DB088E"/>
    <w:rsid w:val="00DE34CF"/>
    <w:rsid w:val="00DE789B"/>
    <w:rsid w:val="00DF4D52"/>
    <w:rsid w:val="00E10BA0"/>
    <w:rsid w:val="00E13F3D"/>
    <w:rsid w:val="00E23F34"/>
    <w:rsid w:val="00E34898"/>
    <w:rsid w:val="00E444AC"/>
    <w:rsid w:val="00E5041E"/>
    <w:rsid w:val="00E50DB6"/>
    <w:rsid w:val="00E56728"/>
    <w:rsid w:val="00E57FB2"/>
    <w:rsid w:val="00E72816"/>
    <w:rsid w:val="00EB09B7"/>
    <w:rsid w:val="00EC13F6"/>
    <w:rsid w:val="00EC4817"/>
    <w:rsid w:val="00ED66C4"/>
    <w:rsid w:val="00EE3B14"/>
    <w:rsid w:val="00EE7D7C"/>
    <w:rsid w:val="00EF3329"/>
    <w:rsid w:val="00EF7808"/>
    <w:rsid w:val="00F05CE7"/>
    <w:rsid w:val="00F22BA3"/>
    <w:rsid w:val="00F25D98"/>
    <w:rsid w:val="00F300FB"/>
    <w:rsid w:val="00F37C8C"/>
    <w:rsid w:val="00F7095C"/>
    <w:rsid w:val="00F93538"/>
    <w:rsid w:val="00F96BF8"/>
    <w:rsid w:val="00FB013C"/>
    <w:rsid w:val="00FB1952"/>
    <w:rsid w:val="00FB6386"/>
    <w:rsid w:val="00FB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657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4E10F-F3A7-462A-8780-C95A0C0B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32</Pages>
  <Words>10167</Words>
  <Characters>57958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19</cp:revision>
  <cp:lastPrinted>1900-12-31T16:00:00Z</cp:lastPrinted>
  <dcterms:created xsi:type="dcterms:W3CDTF">2020-04-01T08:54:00Z</dcterms:created>
  <dcterms:modified xsi:type="dcterms:W3CDTF">2020-04-02T01:32:00Z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